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64A6" w:rsidRDefault="0044348C">
      <w:pPr>
        <w:pStyle w:val="Heading1"/>
      </w:pPr>
      <w:bookmarkStart w:id="0" w:name="f-119764"/>
      <w:bookmarkStart w:id="1" w:name="h-119741-title"/>
      <w:bookmarkStart w:id="2" w:name="f-119741-title"/>
      <w:bookmarkStart w:id="3" w:name="f-119741"/>
      <w:bookmarkStart w:id="4" w:name="f-119764-worksection-current"/>
      <w:bookmarkEnd w:id="0"/>
      <w:r>
        <w:t>0184p FMC HOMEGUARD termite management</w:t>
      </w:r>
      <w:bookmarkEnd w:id="1"/>
    </w:p>
    <w:p w:rsidR="00B964A6" w:rsidRDefault="0044348C">
      <w:pPr>
        <w:pStyle w:val="InstructionsHeading4"/>
      </w:pPr>
      <w:bookmarkStart w:id="5" w:name="f-119731-1"/>
      <w:bookmarkStart w:id="6" w:name="f-119731"/>
      <w:bookmarkEnd w:id="2"/>
      <w:bookmarkEnd w:id="3"/>
      <w:r>
        <w:t xml:space="preserve">Branded </w:t>
      </w:r>
      <w:proofErr w:type="spellStart"/>
      <w:r>
        <w:t>worksection</w:t>
      </w:r>
      <w:proofErr w:type="spellEnd"/>
    </w:p>
    <w:p w:rsidR="00B964A6" w:rsidRDefault="0044348C">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r>
        <w:rPr>
          <w:b/>
        </w:rPr>
        <w:t>FMC Australasia Pty Ltd</w:t>
      </w:r>
      <w:r>
        <w:t xml:space="preserve"> (the Product Partner) and may be used whilst the Product Partner is licensed to distribute it. The copyright remains with NATSPEC. As with all NATSPEC </w:t>
      </w:r>
      <w:proofErr w:type="spellStart"/>
      <w:r>
        <w:t>worksections</w:t>
      </w:r>
      <w:proofErr w:type="spellEnd"/>
      <w:r>
        <w:t>, it is the responsibility of the user to make sure it is completed appropriately for the pr</w:t>
      </w:r>
      <w:r>
        <w:t xml:space="preserve">oject. The user should also review its applicability for local conditions and regulations. Check </w:t>
      </w:r>
      <w:hyperlink r:id="rId7" w:history="1">
        <w:r>
          <w:rPr>
            <w:rStyle w:val="Hyperlink"/>
          </w:rPr>
          <w:t>www.natspec.com.au</w:t>
        </w:r>
      </w:hyperlink>
      <w:r>
        <w:t xml:space="preserve"> for the latest updated version.</w:t>
      </w:r>
    </w:p>
    <w:p w:rsidR="00B964A6" w:rsidRDefault="0044348C">
      <w:pPr>
        <w:pStyle w:val="InstructionsHeading4"/>
      </w:pPr>
      <w:bookmarkStart w:id="7" w:name="f-2_119774-1"/>
      <w:bookmarkStart w:id="8" w:name="f-2_119774"/>
      <w:bookmarkEnd w:id="5"/>
      <w:bookmarkEnd w:id="6"/>
      <w:proofErr w:type="spellStart"/>
      <w:r>
        <w:t>Worksection</w:t>
      </w:r>
      <w:proofErr w:type="spellEnd"/>
      <w:r>
        <w:t xml:space="preserve"> abstract</w:t>
      </w:r>
    </w:p>
    <w:p w:rsidR="00B964A6" w:rsidRDefault="0044348C">
      <w:pPr>
        <w:pStyle w:val="Instructions"/>
      </w:pPr>
      <w:r>
        <w:t xml:space="preserve">This </w:t>
      </w:r>
      <w:proofErr w:type="spellStart"/>
      <w:r>
        <w:t>worksection</w:t>
      </w:r>
      <w:proofErr w:type="spellEnd"/>
      <w:r>
        <w:t xml:space="preserve"> </w:t>
      </w:r>
      <w:r>
        <w:rPr>
          <w:i/>
        </w:rPr>
        <w:t>Template</w:t>
      </w:r>
      <w:r>
        <w:t xml:space="preserve"> is applicable to F</w:t>
      </w:r>
      <w:r>
        <w:t xml:space="preserve">MC </w:t>
      </w:r>
      <w:proofErr w:type="spellStart"/>
      <w:r>
        <w:t>HomeGuard</w:t>
      </w:r>
      <w:proofErr w:type="spellEnd"/>
      <w:r>
        <w:t xml:space="preserve"> Precision Termite Management System.</w:t>
      </w:r>
    </w:p>
    <w:p w:rsidR="00B964A6" w:rsidRDefault="0044348C">
      <w:pPr>
        <w:pStyle w:val="InstructionsHeading4"/>
      </w:pPr>
      <w:bookmarkStart w:id="9" w:name="f-99906-2"/>
      <w:bookmarkStart w:id="10" w:name="f-99906"/>
      <w:bookmarkEnd w:id="7"/>
      <w:bookmarkEnd w:id="8"/>
      <w:r>
        <w:rPr>
          <w:i/>
        </w:rPr>
        <w:t>Guidance</w:t>
      </w:r>
      <w:r>
        <w:t xml:space="preserve"> text</w:t>
      </w:r>
    </w:p>
    <w:p w:rsidR="00B964A6" w:rsidRDefault="0044348C">
      <w:pPr>
        <w:pStyle w:val="Instructions"/>
      </w:pPr>
      <w:r>
        <w:t xml:space="preserve">All text within these boxes is provided as guidance for developing this </w:t>
      </w:r>
      <w:proofErr w:type="spellStart"/>
      <w:r>
        <w:t>worksection</w:t>
      </w:r>
      <w:proofErr w:type="spellEnd"/>
      <w:r>
        <w:t xml:space="preserve"> and should not form part of the final specification. This </w:t>
      </w:r>
      <w:r>
        <w:rPr>
          <w:i/>
        </w:rPr>
        <w:t>Guidance</w:t>
      </w:r>
      <w:r>
        <w:t xml:space="preserve"> text may be hidden or deleted from the do</w:t>
      </w:r>
      <w:r>
        <w:t xml:space="preserve">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rsidR="00B964A6" w:rsidRDefault="0044348C">
      <w:pPr>
        <w:pStyle w:val="OptionalHeading4"/>
      </w:pPr>
      <w:bookmarkStart w:id="11" w:name="f-99904-3"/>
      <w:bookmarkStart w:id="12" w:name="f-99904"/>
      <w:bookmarkEnd w:id="9"/>
      <w:bookmarkEnd w:id="10"/>
      <w:r>
        <w:rPr>
          <w:i/>
        </w:rPr>
        <w:t>Optional</w:t>
      </w:r>
      <w:r>
        <w:t xml:space="preserve"> style text</w:t>
      </w:r>
    </w:p>
    <w:p w:rsidR="00B964A6" w:rsidRDefault="0044348C">
      <w:pPr>
        <w:pStyle w:val="OptionalNormal"/>
      </w:pPr>
      <w:r>
        <w:t>Text in this font (blue with a grey backgroun</w:t>
      </w:r>
      <w:r>
        <w:t xml:space="preserve">d) covers items specified less frequently. It is provided for incorporation into </w:t>
      </w:r>
      <w:r>
        <w:rPr>
          <w:i/>
        </w:rPr>
        <w:t>Normal</w:t>
      </w:r>
      <w:r>
        <w:t xml:space="preserve"> style text where it is applicable to a project.</w:t>
      </w:r>
    </w:p>
    <w:p w:rsidR="00B964A6" w:rsidRDefault="0044348C">
      <w:pPr>
        <w:pStyle w:val="InstructionsHeading4"/>
      </w:pPr>
      <w:bookmarkStart w:id="13" w:name="f-119770-1"/>
      <w:bookmarkStart w:id="14" w:name="f-119770"/>
      <w:bookmarkEnd w:id="11"/>
      <w:bookmarkEnd w:id="12"/>
      <w:r>
        <w:t>Related material located elsewhere in NATSPEC</w:t>
      </w:r>
    </w:p>
    <w:p w:rsidR="00B964A6" w:rsidRDefault="0044348C">
      <w:pPr>
        <w:pStyle w:val="Instructions"/>
      </w:pPr>
      <w:r>
        <w:t xml:space="preserve">If a listed </w:t>
      </w:r>
      <w:proofErr w:type="spellStart"/>
      <w:r>
        <w:t>worksection</w:t>
      </w:r>
      <w:proofErr w:type="spellEnd"/>
      <w:r>
        <w:t xml:space="preserve"> is not part of your subscription package and you w</w:t>
      </w:r>
      <w:r>
        <w:t>ish to purchase it, contact NATSPEC.</w:t>
      </w:r>
    </w:p>
    <w:p w:rsidR="00B964A6" w:rsidRDefault="0044348C">
      <w:pPr>
        <w:pStyle w:val="Instructions"/>
      </w:pPr>
      <w:r>
        <w:t xml:space="preserve">Related material may be found in other </w:t>
      </w:r>
      <w:proofErr w:type="spellStart"/>
      <w:r>
        <w:t>worksections</w:t>
      </w:r>
      <w:proofErr w:type="spellEnd"/>
      <w:r>
        <w:t>. See for example:</w:t>
      </w:r>
    </w:p>
    <w:p w:rsidR="00B964A6" w:rsidRDefault="0044348C">
      <w:pPr>
        <w:pStyle w:val="Instructionsindent"/>
      </w:pPr>
      <w:r>
        <w:rPr>
          <w:i/>
        </w:rPr>
        <w:t>0314 Concrete in situ</w:t>
      </w:r>
      <w:r>
        <w:t xml:space="preserve"> for concrete slab used as a termite management system.</w:t>
      </w:r>
    </w:p>
    <w:p w:rsidR="00B964A6" w:rsidRDefault="0044348C">
      <w:pPr>
        <w:pStyle w:val="InstructionsHeading4"/>
      </w:pPr>
      <w:bookmarkStart w:id="15" w:name="f-119748-1"/>
      <w:bookmarkStart w:id="16" w:name="f-119748"/>
      <w:bookmarkEnd w:id="13"/>
      <w:bookmarkEnd w:id="14"/>
      <w:r>
        <w:t>Documenting this and related work</w:t>
      </w:r>
    </w:p>
    <w:p w:rsidR="00B964A6" w:rsidRDefault="0044348C">
      <w:pPr>
        <w:pStyle w:val="Instructions"/>
      </w:pPr>
      <w:r>
        <w:t>You may document this and related work</w:t>
      </w:r>
      <w:r>
        <w:t xml:space="preserve"> as follows:</w:t>
      </w:r>
    </w:p>
    <w:p w:rsidR="00B964A6" w:rsidRDefault="0044348C">
      <w:pPr>
        <w:pStyle w:val="Instructionsindent"/>
      </w:pPr>
      <w:r>
        <w:t xml:space="preserve">Termite management systems are not described elsewhere. Coordinate with other </w:t>
      </w:r>
      <w:proofErr w:type="spellStart"/>
      <w:r>
        <w:t>worksections</w:t>
      </w:r>
      <w:proofErr w:type="spellEnd"/>
      <w:r>
        <w:t xml:space="preserve">, such as </w:t>
      </w:r>
      <w:r>
        <w:rPr>
          <w:i/>
        </w:rPr>
        <w:t>0222 Earthwork</w:t>
      </w:r>
      <w:r>
        <w:t xml:space="preserve">, </w:t>
      </w:r>
      <w:r>
        <w:rPr>
          <w:i/>
        </w:rPr>
        <w:t>0314 Concrete in situ</w:t>
      </w:r>
      <w:r>
        <w:t xml:space="preserve">, </w:t>
      </w:r>
      <w:r>
        <w:rPr>
          <w:i/>
        </w:rPr>
        <w:t>0331 Brick and block construction</w:t>
      </w:r>
      <w:r>
        <w:t xml:space="preserve">, </w:t>
      </w:r>
      <w:r>
        <w:rPr>
          <w:i/>
        </w:rPr>
        <w:t>0381 Structural timber</w:t>
      </w:r>
      <w:r>
        <w:t xml:space="preserve"> and </w:t>
      </w:r>
      <w:r>
        <w:rPr>
          <w:i/>
        </w:rPr>
        <w:t>0382 Light timber framing</w:t>
      </w:r>
      <w:r>
        <w:t>.</w:t>
      </w:r>
    </w:p>
    <w:p w:rsidR="00B964A6" w:rsidRDefault="0044348C">
      <w:pPr>
        <w:pStyle w:val="Instructionsindent"/>
      </w:pPr>
      <w:r>
        <w:t>Slabs on ground</w:t>
      </w:r>
      <w:r>
        <w:t xml:space="preserve">: Coordinate with the concrete </w:t>
      </w:r>
      <w:proofErr w:type="spellStart"/>
      <w:r>
        <w:t>worksections</w:t>
      </w:r>
      <w:proofErr w:type="spellEnd"/>
      <w:r>
        <w:t xml:space="preserve"> where slabs on ground to AS 2870 or AS 3600 are used as part of the termite control system. AS 3660.1 cites both standards for this purpose and advises that, if using AS </w:t>
      </w:r>
      <w:proofErr w:type="gramStart"/>
      <w:r>
        <w:t>3600,  due</w:t>
      </w:r>
      <w:proofErr w:type="gramEnd"/>
      <w:r>
        <w:t xml:space="preserve"> regard must be given to minimis</w:t>
      </w:r>
      <w:r>
        <w:t>ing shrinkage cracking.</w:t>
      </w:r>
    </w:p>
    <w:p w:rsidR="00B964A6" w:rsidRDefault="0044348C">
      <w:pPr>
        <w:pStyle w:val="Instructions"/>
      </w:pPr>
      <w:bookmarkStart w:id="17" w:name="f-104408-1"/>
      <w:bookmarkStart w:id="18" w:name="f-104408"/>
      <w:r>
        <w:t xml:space="preserve">The </w:t>
      </w:r>
      <w:r>
        <w:rPr>
          <w:i/>
        </w:rPr>
        <w:t>Normal</w:t>
      </w:r>
      <w:r>
        <w:t xml:space="preserve"> style text of this </w:t>
      </w:r>
      <w:proofErr w:type="spellStart"/>
      <w:r>
        <w:t>worksection</w:t>
      </w:r>
      <w:proofErr w:type="spellEnd"/>
      <w:r>
        <w:t> may refer to items as being documented elsewhere in the contract documentation. Make sure they are documented.</w:t>
      </w:r>
    </w:p>
    <w:bookmarkEnd w:id="17"/>
    <w:bookmarkEnd w:id="18"/>
    <w:p w:rsidR="00B964A6" w:rsidRDefault="0044348C">
      <w:pPr>
        <w:pStyle w:val="Instructions"/>
      </w:pPr>
      <w:r>
        <w:t xml:space="preserve">Search </w:t>
      </w:r>
      <w:hyperlink r:id="rId9" w:history="1">
        <w:r>
          <w:rPr>
            <w:rStyle w:val="Hyperlink"/>
          </w:rPr>
          <w:t>acumen.architecture.com.</w:t>
        </w:r>
        <w:r>
          <w:rPr>
            <w:rStyle w:val="Hyperlink"/>
          </w:rPr>
          <w:t>au</w:t>
        </w:r>
      </w:hyperlink>
      <w:r>
        <w:t>, the Australian Institute of Architects’ practice advisory subscription service, for termite management and warranty periods.</w:t>
      </w:r>
    </w:p>
    <w:p w:rsidR="00B964A6" w:rsidRDefault="0044348C">
      <w:pPr>
        <w:pStyle w:val="InstructionsHeading4"/>
      </w:pPr>
      <w:bookmarkStart w:id="19" w:name="f-119730-1"/>
      <w:bookmarkStart w:id="20" w:name="f-119730"/>
      <w:bookmarkEnd w:id="15"/>
      <w:bookmarkEnd w:id="16"/>
      <w:r>
        <w:t>Specifying ESD</w:t>
      </w:r>
    </w:p>
    <w:p w:rsidR="00B964A6" w:rsidRDefault="0044348C">
      <w:pPr>
        <w:pStyle w:val="Instructions"/>
      </w:pPr>
      <w:r>
        <w:t>Refer to the NATSPEC </w:t>
      </w:r>
      <w:proofErr w:type="spellStart"/>
      <w:r>
        <w:t>TECHreport</w:t>
      </w:r>
      <w:proofErr w:type="spellEnd"/>
      <w:r>
        <w:t> TR 01 on specifying ESD.</w:t>
      </w:r>
    </w:p>
    <w:p w:rsidR="00B964A6" w:rsidRDefault="0044348C">
      <w:pPr>
        <w:pStyle w:val="Heading2"/>
      </w:pPr>
      <w:bookmarkStart w:id="21" w:name="h-85531-content"/>
      <w:bookmarkStart w:id="22" w:name="f-85531-content"/>
      <w:bookmarkStart w:id="23" w:name="f-85531"/>
      <w:bookmarkEnd w:id="19"/>
      <w:bookmarkEnd w:id="20"/>
      <w:r>
        <w:t>General</w:t>
      </w:r>
      <w:bookmarkEnd w:id="21"/>
    </w:p>
    <w:p w:rsidR="00B964A6" w:rsidRDefault="0044348C">
      <w:pPr>
        <w:pStyle w:val="Instructions"/>
      </w:pPr>
      <w:bookmarkStart w:id="24" w:name="f-119771-1"/>
      <w:bookmarkStart w:id="25" w:name="f-119771"/>
      <w:bookmarkEnd w:id="22"/>
      <w:bookmarkEnd w:id="23"/>
      <w:r>
        <w:t>FMC Australasia has been providing quality p</w:t>
      </w:r>
      <w:r>
        <w:t xml:space="preserve">est management products to the commercial, residential and industry markets in Australia since 1975.  In 1994 FMC developed </w:t>
      </w:r>
      <w:proofErr w:type="spellStart"/>
      <w:r>
        <w:t>Biflex</w:t>
      </w:r>
      <w:proofErr w:type="spellEnd"/>
      <w:r>
        <w:t xml:space="preserve">, which has become Australia’s most widely used and successful termite management product. In 2006 FMC launched </w:t>
      </w:r>
      <w:proofErr w:type="spellStart"/>
      <w:r>
        <w:t>HomeGuard</w:t>
      </w:r>
      <w:proofErr w:type="spellEnd"/>
      <w:r>
        <w:t xml:space="preserve"> to t</w:t>
      </w:r>
      <w:r>
        <w:t>he Australian construction market as the first scientifically proven single sheet termite management system that provides both a physical and chemical termite protection system deemed to satisfy the provisions of the Building Code of Australia.</w:t>
      </w:r>
    </w:p>
    <w:p w:rsidR="00B964A6" w:rsidRDefault="0044348C">
      <w:pPr>
        <w:pStyle w:val="Heading3"/>
      </w:pPr>
      <w:bookmarkStart w:id="26" w:name="h-92121-content"/>
      <w:bookmarkStart w:id="27" w:name="f-92121-content"/>
      <w:bookmarkEnd w:id="24"/>
      <w:bookmarkEnd w:id="25"/>
      <w:r>
        <w:t>Responsibil</w:t>
      </w:r>
      <w:r>
        <w:t>ities</w:t>
      </w:r>
      <w:bookmarkEnd w:id="26"/>
    </w:p>
    <w:p w:rsidR="00B964A6" w:rsidRDefault="0044348C">
      <w:pPr>
        <w:pStyle w:val="Heading4"/>
      </w:pPr>
      <w:bookmarkStart w:id="28" w:name="h-119773-1"/>
      <w:bookmarkStart w:id="29" w:name="f-119773-1"/>
      <w:bookmarkStart w:id="30" w:name="f-119773"/>
      <w:bookmarkEnd w:id="27"/>
      <w:r>
        <w:t>General</w:t>
      </w:r>
      <w:bookmarkEnd w:id="28"/>
    </w:p>
    <w:p w:rsidR="00B964A6" w:rsidRDefault="0044348C">
      <w:r>
        <w:t xml:space="preserve">Requirement: Provide FMC </w:t>
      </w:r>
      <w:proofErr w:type="spellStart"/>
      <w:r>
        <w:t>HomeGuard</w:t>
      </w:r>
      <w:proofErr w:type="spellEnd"/>
      <w:r>
        <w:t xml:space="preserve"> Precision Termite Management Systems, as documented.</w:t>
      </w:r>
    </w:p>
    <w:p w:rsidR="00B964A6" w:rsidRDefault="0044348C">
      <w:pPr>
        <w:pStyle w:val="Instructions"/>
      </w:pPr>
      <w:bookmarkStart w:id="31" w:name="f-99931-2"/>
      <w:bookmarkStart w:id="32" w:name="f-99931"/>
      <w:r>
        <w:rPr>
          <w:i/>
        </w:rPr>
        <w:t>Documented</w:t>
      </w:r>
      <w:r>
        <w:t xml:space="preserve"> is defined in </w:t>
      </w:r>
      <w:r>
        <w:rPr>
          <w:i/>
        </w:rPr>
        <w:t>0171 General requirements</w:t>
      </w:r>
      <w:r>
        <w:t xml:space="preserve"> as meaning contained in the contract documents.</w:t>
      </w:r>
    </w:p>
    <w:p w:rsidR="00B964A6" w:rsidRDefault="0044348C">
      <w:pPr>
        <w:pStyle w:val="Heading4"/>
      </w:pPr>
      <w:bookmarkStart w:id="33" w:name="h-119715-1"/>
      <w:bookmarkStart w:id="34" w:name="f-119715-1"/>
      <w:bookmarkStart w:id="35" w:name="f-119715"/>
      <w:bookmarkEnd w:id="31"/>
      <w:bookmarkEnd w:id="32"/>
      <w:bookmarkEnd w:id="29"/>
      <w:bookmarkEnd w:id="30"/>
      <w:r>
        <w:t>Performance</w:t>
      </w:r>
      <w:bookmarkEnd w:id="33"/>
    </w:p>
    <w:p w:rsidR="00B964A6" w:rsidRDefault="0044348C">
      <w:r>
        <w:t>Objective: To achieve whole of building protection including to the following:</w:t>
      </w:r>
    </w:p>
    <w:p w:rsidR="00B964A6" w:rsidRDefault="0044348C">
      <w:pPr>
        <w:pStyle w:val="NormalIndent"/>
      </w:pPr>
      <w:r>
        <w:t>Soil treatment under slabs.</w:t>
      </w:r>
    </w:p>
    <w:p w:rsidR="00B964A6" w:rsidRDefault="0044348C">
      <w:pPr>
        <w:pStyle w:val="NormalIndent"/>
      </w:pPr>
      <w:r>
        <w:t>Subfloor areas.</w:t>
      </w:r>
    </w:p>
    <w:p w:rsidR="00B964A6" w:rsidRDefault="0044348C">
      <w:pPr>
        <w:pStyle w:val="NormalIndent"/>
      </w:pPr>
      <w:r>
        <w:t>Perimeters of concrete slabs-on-ground.</w:t>
      </w:r>
    </w:p>
    <w:p w:rsidR="00B964A6" w:rsidRDefault="0044348C">
      <w:pPr>
        <w:pStyle w:val="NormalIndent"/>
      </w:pPr>
      <w:r>
        <w:lastRenderedPageBreak/>
        <w:t>Control joints in concrete slabs.</w:t>
      </w:r>
    </w:p>
    <w:p w:rsidR="00B964A6" w:rsidRDefault="0044348C">
      <w:pPr>
        <w:pStyle w:val="NormalIndent"/>
      </w:pPr>
      <w:r>
        <w:t>Termite caps.</w:t>
      </w:r>
    </w:p>
    <w:p w:rsidR="00B964A6" w:rsidRDefault="0044348C">
      <w:pPr>
        <w:pStyle w:val="NormalIndent"/>
      </w:pPr>
      <w:r>
        <w:t>Service penetrations and other vulnerable are</w:t>
      </w:r>
      <w:r>
        <w:t>as.</w:t>
      </w:r>
    </w:p>
    <w:p w:rsidR="00B964A6" w:rsidRDefault="0044348C">
      <w:pPr>
        <w:pStyle w:val="Instructions"/>
      </w:pPr>
      <w:r>
        <w:t>Delete if NCC level of protection only is required as defined in BCA B1.4(</w:t>
      </w:r>
      <w:proofErr w:type="spellStart"/>
      <w:r>
        <w:t>i</w:t>
      </w:r>
      <w:proofErr w:type="spellEnd"/>
      <w:r>
        <w:t>) and BCA 3.1.4.</w:t>
      </w:r>
    </w:p>
    <w:p w:rsidR="00B964A6" w:rsidRDefault="0044348C">
      <w:pPr>
        <w:pStyle w:val="Heading3"/>
      </w:pPr>
      <w:bookmarkStart w:id="36" w:name="h-80609-content"/>
      <w:bookmarkStart w:id="37" w:name="f-80609-content"/>
      <w:bookmarkEnd w:id="34"/>
      <w:bookmarkEnd w:id="35"/>
      <w:r>
        <w:t>Company contacts</w:t>
      </w:r>
      <w:bookmarkEnd w:id="36"/>
    </w:p>
    <w:p w:rsidR="00B964A6" w:rsidRDefault="0044348C">
      <w:pPr>
        <w:pStyle w:val="Heading4"/>
      </w:pPr>
      <w:bookmarkStart w:id="38" w:name="h-119769-1"/>
      <w:bookmarkStart w:id="39" w:name="f-119769-1"/>
      <w:bookmarkStart w:id="40" w:name="f-119769"/>
      <w:bookmarkEnd w:id="37"/>
      <w:r>
        <w:t>FMC technical contact</w:t>
      </w:r>
      <w:bookmarkEnd w:id="38"/>
    </w:p>
    <w:p w:rsidR="00B964A6" w:rsidRDefault="0044348C">
      <w:r>
        <w:t xml:space="preserve">Website: </w:t>
      </w:r>
      <w:hyperlink r:id="rId10" w:history="1">
        <w:r>
          <w:rPr>
            <w:rStyle w:val="Hyperlink"/>
          </w:rPr>
          <w:t>www.fmcaustralasia.com.au/contact-us</w:t>
        </w:r>
      </w:hyperlink>
    </w:p>
    <w:p w:rsidR="00B964A6" w:rsidRDefault="0044348C">
      <w:pPr>
        <w:pStyle w:val="Heading3"/>
      </w:pPr>
      <w:bookmarkStart w:id="41" w:name="h-67550-content"/>
      <w:bookmarkStart w:id="42" w:name="f-67550-content"/>
      <w:bookmarkEnd w:id="39"/>
      <w:bookmarkEnd w:id="40"/>
      <w:r>
        <w:t>Cross references</w:t>
      </w:r>
      <w:bookmarkEnd w:id="41"/>
    </w:p>
    <w:p w:rsidR="00B964A6" w:rsidRDefault="0044348C">
      <w:pPr>
        <w:pStyle w:val="Heading4"/>
      </w:pPr>
      <w:bookmarkStart w:id="43" w:name="h-99933-4"/>
      <w:bookmarkStart w:id="44" w:name="f-99933-4"/>
      <w:bookmarkStart w:id="45" w:name="f-99933"/>
      <w:bookmarkEnd w:id="42"/>
      <w:r>
        <w:t>G</w:t>
      </w:r>
      <w:r>
        <w:t>eneral</w:t>
      </w:r>
      <w:bookmarkEnd w:id="43"/>
    </w:p>
    <w:p w:rsidR="00B964A6" w:rsidRDefault="0044348C">
      <w:r>
        <w:t>Requirement: Conform to the following:</w:t>
      </w:r>
    </w:p>
    <w:p w:rsidR="00B964A6" w:rsidRDefault="0044348C">
      <w:pPr>
        <w:pStyle w:val="NormalIndent"/>
      </w:pPr>
      <w:r>
        <w:rPr>
          <w:i/>
        </w:rPr>
        <w:t>0171 General requirements</w:t>
      </w:r>
      <w:r>
        <w:t>.</w:t>
      </w:r>
    </w:p>
    <w:p w:rsidR="00B964A6" w:rsidRDefault="0044348C">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rsidR="00B964A6" w:rsidRDefault="0044348C">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w:t>
      </w:r>
      <w:r>
        <w:rPr>
          <w:i/>
        </w:rPr>
        <w:t>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xml:space="preserve">. It is not necessary to repeat them here. However, you may also wish to direct the contractor to other </w:t>
      </w:r>
      <w:proofErr w:type="spellStart"/>
      <w:r>
        <w:t>worksections</w:t>
      </w:r>
      <w:proofErr w:type="spellEnd"/>
      <w:r>
        <w:t xml:space="preserve"> where there may be work that is closely associated with this work.</w:t>
      </w:r>
    </w:p>
    <w:p w:rsidR="00B964A6" w:rsidRDefault="0044348C">
      <w:pPr>
        <w:pStyle w:val="Instructions"/>
      </w:pPr>
      <w:r>
        <w:t>NATSP</w:t>
      </w:r>
      <w:r>
        <w:t xml:space="preserve">EC uses generic </w:t>
      </w:r>
      <w:proofErr w:type="spellStart"/>
      <w:r>
        <w:t>worksection</w:t>
      </w:r>
      <w:proofErr w:type="spellEnd"/>
      <w:r>
        <w:t xml:space="preserve"> titles, whether or not there are branded equivalents. If you use a branded </w:t>
      </w:r>
      <w:proofErr w:type="spellStart"/>
      <w:r>
        <w:t>worksection</w:t>
      </w:r>
      <w:proofErr w:type="spellEnd"/>
      <w:r>
        <w:t>, change the cross reference here.</w:t>
      </w:r>
    </w:p>
    <w:p w:rsidR="00B964A6" w:rsidRDefault="0044348C">
      <w:pPr>
        <w:pStyle w:val="Heading3"/>
      </w:pPr>
      <w:bookmarkStart w:id="46" w:name="h-87693-content"/>
      <w:bookmarkStart w:id="47" w:name="f-87693-content"/>
      <w:bookmarkEnd w:id="44"/>
      <w:bookmarkEnd w:id="45"/>
      <w:r>
        <w:t>Standard</w:t>
      </w:r>
      <w:bookmarkEnd w:id="46"/>
    </w:p>
    <w:p w:rsidR="00B964A6" w:rsidRDefault="0044348C">
      <w:pPr>
        <w:pStyle w:val="Heading4"/>
      </w:pPr>
      <w:bookmarkStart w:id="48" w:name="h-119717-1"/>
      <w:bookmarkStart w:id="49" w:name="f-119717-1"/>
      <w:bookmarkStart w:id="50" w:name="f-119717"/>
      <w:bookmarkEnd w:id="47"/>
      <w:r>
        <w:t>General</w:t>
      </w:r>
      <w:bookmarkEnd w:id="48"/>
    </w:p>
    <w:p w:rsidR="00B964A6" w:rsidRDefault="0044348C">
      <w:r>
        <w:t>Termite management systems: To AS 3660.1.</w:t>
      </w:r>
    </w:p>
    <w:p w:rsidR="00B964A6" w:rsidRDefault="0044348C">
      <w:pPr>
        <w:pStyle w:val="Instructions"/>
      </w:pPr>
      <w:r>
        <w:t>See AS 3660.2 for termite management in existing</w:t>
      </w:r>
      <w:r>
        <w:t xml:space="preserve"> buildings and AS 3660.3 for assessing the effectiveness of proposed systems and the termite resistance of materials and components. For timber pest inspections of existing buildings, see AS 4349.3.</w:t>
      </w:r>
    </w:p>
    <w:p w:rsidR="00B964A6" w:rsidRDefault="0044348C">
      <w:pPr>
        <w:pStyle w:val="Heading3"/>
      </w:pPr>
      <w:bookmarkStart w:id="51" w:name="h-97151-content"/>
      <w:bookmarkStart w:id="52" w:name="f-97151-content"/>
      <w:bookmarkStart w:id="53" w:name="f-97151"/>
      <w:bookmarkEnd w:id="49"/>
      <w:bookmarkEnd w:id="50"/>
      <w:r>
        <w:t>Manufacturer's documents</w:t>
      </w:r>
      <w:bookmarkEnd w:id="51"/>
    </w:p>
    <w:p w:rsidR="00B964A6" w:rsidRDefault="0044348C">
      <w:pPr>
        <w:pStyle w:val="Heading4"/>
      </w:pPr>
      <w:bookmarkStart w:id="54" w:name="h-119722-1"/>
      <w:bookmarkStart w:id="55" w:name="f-119722-1"/>
      <w:bookmarkStart w:id="56" w:name="f-119722"/>
      <w:bookmarkEnd w:id="52"/>
      <w:bookmarkEnd w:id="53"/>
      <w:r>
        <w:t>Technical manuals</w:t>
      </w:r>
      <w:bookmarkEnd w:id="54"/>
    </w:p>
    <w:p w:rsidR="00B964A6" w:rsidRDefault="0044348C">
      <w:r>
        <w:t xml:space="preserve">Materials and </w:t>
      </w:r>
      <w:r>
        <w:t xml:space="preserve">installation manuals: </w:t>
      </w:r>
      <w:hyperlink r:id="rId11" w:history="1">
        <w:r>
          <w:rPr>
            <w:rStyle w:val="Hyperlink"/>
          </w:rPr>
          <w:t>www.fmcaustralasia.com.au/homeguard</w:t>
        </w:r>
      </w:hyperlink>
    </w:p>
    <w:p w:rsidR="00B964A6" w:rsidRDefault="0044348C">
      <w:pPr>
        <w:pStyle w:val="Heading3"/>
      </w:pPr>
      <w:bookmarkStart w:id="57" w:name="h-88684-content"/>
      <w:bookmarkStart w:id="58" w:name="f-88684-content"/>
      <w:bookmarkEnd w:id="55"/>
      <w:bookmarkEnd w:id="56"/>
      <w:r>
        <w:t>Interpretation</w:t>
      </w:r>
      <w:bookmarkEnd w:id="57"/>
    </w:p>
    <w:p w:rsidR="00B964A6" w:rsidRDefault="0044348C">
      <w:pPr>
        <w:pStyle w:val="Heading4"/>
      </w:pPr>
      <w:bookmarkStart w:id="59" w:name="h-119772-1"/>
      <w:bookmarkStart w:id="60" w:name="f-119772-1"/>
      <w:bookmarkStart w:id="61" w:name="f-119772"/>
      <w:bookmarkEnd w:id="58"/>
      <w:r>
        <w:t>Definitions</w:t>
      </w:r>
      <w:bookmarkEnd w:id="59"/>
    </w:p>
    <w:p w:rsidR="00B964A6" w:rsidRDefault="0044348C">
      <w:r>
        <w:t xml:space="preserve">General: For the purposes of this </w:t>
      </w:r>
      <w:proofErr w:type="spellStart"/>
      <w:r>
        <w:t>worksection</w:t>
      </w:r>
      <w:proofErr w:type="spellEnd"/>
      <w:r>
        <w:t xml:space="preserve"> the following definitions apply:</w:t>
      </w:r>
    </w:p>
    <w:p w:rsidR="00B964A6" w:rsidRDefault="0044348C">
      <w:pPr>
        <w:pStyle w:val="NormalIndent"/>
      </w:pPr>
      <w:bookmarkStart w:id="62" w:name="f-179667-term"/>
      <w:bookmarkStart w:id="63" w:name="f-179667"/>
      <w:r>
        <w:t>Bifenthrin: A synthetic, broad-spectrum pyrethroid insecticide that affects the nervous system of insects.</w:t>
      </w:r>
    </w:p>
    <w:p w:rsidR="00B964A6" w:rsidRDefault="0044348C">
      <w:pPr>
        <w:pStyle w:val="Instructionsindent"/>
      </w:pPr>
      <w:bookmarkStart w:id="64" w:name="f-179667-definition"/>
      <w:bookmarkEnd w:id="62"/>
      <w:r>
        <w:t>Bifenthrin is registered by the Australian Pesticides and Veterinary M</w:t>
      </w:r>
      <w:r>
        <w:t>edicines Authority registrar, for use in conformance with the pesticides registrar’s approved label.</w:t>
      </w:r>
    </w:p>
    <w:p w:rsidR="00B964A6" w:rsidRDefault="0044348C">
      <w:pPr>
        <w:pStyle w:val="NormalIndent"/>
      </w:pPr>
      <w:bookmarkStart w:id="65" w:name="f-179668-term"/>
      <w:bookmarkStart w:id="66" w:name="f-179668"/>
      <w:bookmarkEnd w:id="64"/>
      <w:bookmarkEnd w:id="63"/>
      <w:r>
        <w:t xml:space="preserve">Chemical treated sheet material: A planar product impregnated with a termiticide tested in conformance with AS 3660.3 and registered with the </w:t>
      </w:r>
      <w:proofErr w:type="gramStart"/>
      <w:r>
        <w:t>pesticides</w:t>
      </w:r>
      <w:proofErr w:type="gramEnd"/>
      <w:r>
        <w:t xml:space="preserve"> re</w:t>
      </w:r>
      <w:r>
        <w:t>gistrar.</w:t>
      </w:r>
    </w:p>
    <w:p w:rsidR="00B964A6" w:rsidRDefault="0044348C">
      <w:pPr>
        <w:pStyle w:val="NormalIndent"/>
      </w:pPr>
      <w:bookmarkStart w:id="67" w:name="f-179668-definition"/>
      <w:bookmarkStart w:id="68" w:name="f-179669-term"/>
      <w:bookmarkStart w:id="69" w:name="f-179669"/>
      <w:bookmarkEnd w:id="65"/>
      <w:bookmarkEnd w:id="67"/>
      <w:bookmarkEnd w:id="66"/>
      <w:r>
        <w:t>Granular material: Termite resistant particles tested to AS 3660.3 and placed to form a termite management system. This includes physical termite management system of mineral granules and chemical termite management systems made of impregnated mat</w:t>
      </w:r>
      <w:r>
        <w:t>erials.</w:t>
      </w:r>
    </w:p>
    <w:p w:rsidR="00B964A6" w:rsidRDefault="0044348C">
      <w:pPr>
        <w:pStyle w:val="Instructions"/>
      </w:pPr>
      <w:bookmarkStart w:id="70" w:name="f-179669-definition"/>
      <w:bookmarkEnd w:id="68"/>
      <w:bookmarkEnd w:id="70"/>
      <w:bookmarkEnd w:id="69"/>
      <w:r>
        <w:t xml:space="preserve">Edit the </w:t>
      </w:r>
      <w:r>
        <w:rPr>
          <w:b/>
        </w:rPr>
        <w:t>Definitions</w:t>
      </w:r>
      <w:r>
        <w:t xml:space="preserve"> subclause to suit the project or delete if not required. List alphabetically.</w:t>
      </w:r>
    </w:p>
    <w:p w:rsidR="00B964A6" w:rsidRDefault="0044348C">
      <w:pPr>
        <w:pStyle w:val="Heading3"/>
      </w:pPr>
      <w:bookmarkStart w:id="71" w:name="h-93472-content"/>
      <w:bookmarkStart w:id="72" w:name="f-93472-content"/>
      <w:bookmarkEnd w:id="60"/>
      <w:bookmarkEnd w:id="61"/>
      <w:r>
        <w:t>Submissions</w:t>
      </w:r>
      <w:bookmarkEnd w:id="71"/>
    </w:p>
    <w:p w:rsidR="00B964A6" w:rsidRDefault="0044348C">
      <w:pPr>
        <w:pStyle w:val="Heading4"/>
      </w:pPr>
      <w:bookmarkStart w:id="73" w:name="h-119753-1"/>
      <w:bookmarkStart w:id="74" w:name="f-119753-1"/>
      <w:bookmarkStart w:id="75" w:name="f-119753"/>
      <w:bookmarkEnd w:id="72"/>
      <w:r>
        <w:t>Certification</w:t>
      </w:r>
      <w:bookmarkEnd w:id="73"/>
    </w:p>
    <w:p w:rsidR="00B964A6" w:rsidRDefault="0044348C">
      <w:r>
        <w:t>Certificate of installation: Submit certificate to AS 3660.1 Appendix A3.</w:t>
      </w:r>
    </w:p>
    <w:p w:rsidR="00B964A6" w:rsidRDefault="0044348C">
      <w:pPr>
        <w:pStyle w:val="Heading4"/>
      </w:pPr>
      <w:bookmarkStart w:id="76" w:name="h-123719-1"/>
      <w:bookmarkStart w:id="77" w:name="f-123719-1"/>
      <w:bookmarkStart w:id="78" w:name="f-123719"/>
      <w:bookmarkEnd w:id="74"/>
      <w:bookmarkEnd w:id="75"/>
      <w:r>
        <w:t>Operation and maintenance manuals</w:t>
      </w:r>
      <w:bookmarkEnd w:id="76"/>
    </w:p>
    <w:p w:rsidR="00B964A6" w:rsidRDefault="0044348C">
      <w:r>
        <w:t>Maintenance reg</w:t>
      </w:r>
      <w:r>
        <w:t>ime: For systems requiring post construction monitoring, provide a maintenance manual with the details of the following:</w:t>
      </w:r>
    </w:p>
    <w:p w:rsidR="00B964A6" w:rsidRDefault="0044348C">
      <w:pPr>
        <w:pStyle w:val="NormalIndent"/>
      </w:pPr>
      <w:r>
        <w:t>Inspection frequency.</w:t>
      </w:r>
    </w:p>
    <w:p w:rsidR="00B964A6" w:rsidRDefault="0044348C">
      <w:pPr>
        <w:pStyle w:val="Instructions"/>
      </w:pPr>
      <w:r>
        <w:t>For example, monthly, quarterly, annually.</w:t>
      </w:r>
    </w:p>
    <w:p w:rsidR="00B964A6" w:rsidRDefault="0044348C">
      <w:pPr>
        <w:pStyle w:val="NormalIndent"/>
      </w:pPr>
      <w:r>
        <w:t>Instructions for inspection of termite activity and treatment effectiv</w:t>
      </w:r>
      <w:r>
        <w:t>eness.</w:t>
      </w:r>
    </w:p>
    <w:p w:rsidR="00B964A6" w:rsidRDefault="0044348C">
      <w:pPr>
        <w:pStyle w:val="NormalIndent"/>
      </w:pPr>
      <w:r>
        <w:lastRenderedPageBreak/>
        <w:t>Contact details of installers and manufacturer’s authorised supplier of replacement parts/components.</w:t>
      </w:r>
    </w:p>
    <w:p w:rsidR="00B964A6" w:rsidRDefault="0044348C">
      <w:pPr>
        <w:pStyle w:val="NormalIndent"/>
      </w:pPr>
      <w:r>
        <w:t>Reapplication requirements.</w:t>
      </w:r>
    </w:p>
    <w:p w:rsidR="00B964A6" w:rsidRDefault="0044348C">
      <w:pPr>
        <w:pStyle w:val="Instructions"/>
      </w:pPr>
      <w:r>
        <w:t>Edit, as appropriate.</w:t>
      </w:r>
    </w:p>
    <w:p w:rsidR="00B964A6" w:rsidRDefault="0044348C">
      <w:pPr>
        <w:pStyle w:val="Heading4"/>
      </w:pPr>
      <w:bookmarkStart w:id="79" w:name="h-123720-1"/>
      <w:bookmarkStart w:id="80" w:name="f-123720-1"/>
      <w:bookmarkStart w:id="81" w:name="f-123720"/>
      <w:bookmarkEnd w:id="77"/>
      <w:bookmarkEnd w:id="78"/>
      <w:r>
        <w:t>Products and materials</w:t>
      </w:r>
      <w:bookmarkEnd w:id="79"/>
    </w:p>
    <w:p w:rsidR="00B964A6" w:rsidRDefault="0044348C">
      <w:r>
        <w:t>Product data: Submit manufacturer’s data for each product/material of the following:</w:t>
      </w:r>
    </w:p>
    <w:p w:rsidR="00B964A6" w:rsidRDefault="0044348C">
      <w:pPr>
        <w:pStyle w:val="NormalIndent"/>
      </w:pPr>
      <w:r>
        <w:t>Construction details, material description and dimensions of individual components.</w:t>
      </w:r>
    </w:p>
    <w:p w:rsidR="00B964A6" w:rsidRDefault="0044348C">
      <w:pPr>
        <w:pStyle w:val="NormalIndent"/>
      </w:pPr>
      <w:r>
        <w:t>Treatments and application procedures.</w:t>
      </w:r>
    </w:p>
    <w:p w:rsidR="00B964A6" w:rsidRDefault="0044348C">
      <w:r>
        <w:t>Type tests: Submit results, as follows:</w:t>
      </w:r>
    </w:p>
    <w:p w:rsidR="00B964A6" w:rsidRDefault="0044348C">
      <w:pPr>
        <w:pStyle w:val="Instructions"/>
      </w:pPr>
      <w:bookmarkStart w:id="82" w:name="f-100492-1"/>
      <w:bookmarkStart w:id="83" w:name="f-100492"/>
      <w:r>
        <w:t>Type tes</w:t>
      </w:r>
      <w:r>
        <w:t xml:space="preserve">ts are carried out off-site. However, submission of evidence of a successful type test may be called up here for requirements specified in </w:t>
      </w:r>
      <w:r>
        <w:rPr>
          <w:b/>
        </w:rPr>
        <w:t>SELECTIONS</w:t>
      </w:r>
      <w:r>
        <w:t xml:space="preserve"> or </w:t>
      </w:r>
      <w:r>
        <w:rPr>
          <w:b/>
        </w:rPr>
        <w:t>PRODUCTS</w:t>
      </w:r>
      <w:r>
        <w:t xml:space="preserve">, if there are no </w:t>
      </w:r>
      <w:r>
        <w:rPr>
          <w:b/>
        </w:rPr>
        <w:t>SELECTIONS</w:t>
      </w:r>
      <w:r>
        <w:t>.</w:t>
      </w:r>
    </w:p>
    <w:bookmarkEnd w:id="82"/>
    <w:bookmarkEnd w:id="83"/>
    <w:p w:rsidR="00B964A6" w:rsidRDefault="0044348C">
      <w:pPr>
        <w:pStyle w:val="NormalIndent"/>
      </w:pPr>
      <w:r>
        <w:t>Termite management systems to AS 3660.3.</w:t>
      </w:r>
    </w:p>
    <w:p w:rsidR="00B964A6" w:rsidRDefault="0044348C">
      <w:pPr>
        <w:pStyle w:val="Heading4"/>
      </w:pPr>
      <w:bookmarkStart w:id="84" w:name="h-119714-1"/>
      <w:bookmarkStart w:id="85" w:name="f-119714-1"/>
      <w:bookmarkStart w:id="86" w:name="f-119714"/>
      <w:bookmarkEnd w:id="80"/>
      <w:bookmarkEnd w:id="81"/>
      <w:r>
        <w:t>Records</w:t>
      </w:r>
      <w:bookmarkEnd w:id="84"/>
    </w:p>
    <w:p w:rsidR="00B964A6" w:rsidRDefault="0044348C">
      <w:r>
        <w:t>Completion: Subm</w:t>
      </w:r>
      <w:r>
        <w:t>it record drawings identifying the locations of the installed system.</w:t>
      </w:r>
    </w:p>
    <w:p w:rsidR="00B964A6" w:rsidRDefault="0044348C">
      <w:r>
        <w:t>Management system report: At the end of the defects liability period, submit a report on the efficacy and status of the termite management system.</w:t>
      </w:r>
    </w:p>
    <w:p w:rsidR="00B964A6" w:rsidRDefault="0044348C">
      <w:pPr>
        <w:pStyle w:val="Heading4"/>
      </w:pPr>
      <w:bookmarkStart w:id="87" w:name="h-119775-1"/>
      <w:bookmarkStart w:id="88" w:name="f-119775-1"/>
      <w:bookmarkStart w:id="89" w:name="f-119775"/>
      <w:bookmarkEnd w:id="85"/>
      <w:bookmarkEnd w:id="86"/>
      <w:r>
        <w:t>Subcontractors</w:t>
      </w:r>
      <w:bookmarkEnd w:id="87"/>
    </w:p>
    <w:p w:rsidR="00B964A6" w:rsidRDefault="0044348C">
      <w:r>
        <w:t xml:space="preserve">General: Submit names and contact details of proposed active FMC </w:t>
      </w:r>
      <w:proofErr w:type="spellStart"/>
      <w:r>
        <w:t>HomeGuard</w:t>
      </w:r>
      <w:proofErr w:type="spellEnd"/>
      <w:r>
        <w:t xml:space="preserve"> accredited pest management company.</w:t>
      </w:r>
    </w:p>
    <w:p w:rsidR="00B964A6" w:rsidRDefault="0044348C">
      <w:pPr>
        <w:pStyle w:val="Heading4"/>
      </w:pPr>
      <w:bookmarkStart w:id="90" w:name="h-119728-1"/>
      <w:bookmarkStart w:id="91" w:name="f-119728-1"/>
      <w:bookmarkStart w:id="92" w:name="f-119728"/>
      <w:bookmarkEnd w:id="88"/>
      <w:bookmarkEnd w:id="89"/>
      <w:r>
        <w:t>Warranties</w:t>
      </w:r>
      <w:bookmarkEnd w:id="90"/>
    </w:p>
    <w:p w:rsidR="00B964A6" w:rsidRDefault="0044348C">
      <w:r>
        <w:t xml:space="preserve">Requirement: Submit FMC </w:t>
      </w:r>
      <w:proofErr w:type="spellStart"/>
      <w:r>
        <w:t>HomeGuard</w:t>
      </w:r>
      <w:proofErr w:type="spellEnd"/>
      <w:r>
        <w:t xml:space="preserve"> and the installer’s warranty of the material, workmanship and application.</w:t>
      </w:r>
    </w:p>
    <w:p w:rsidR="00B964A6" w:rsidRDefault="0044348C">
      <w:pPr>
        <w:pStyle w:val="Instructions"/>
      </w:pPr>
      <w:r>
        <w:t xml:space="preserve">The FMC </w:t>
      </w:r>
      <w:proofErr w:type="spellStart"/>
      <w:r>
        <w:t>HomeGuard</w:t>
      </w:r>
      <w:proofErr w:type="spellEnd"/>
      <w:r>
        <w:t xml:space="preserve"> Termite</w:t>
      </w:r>
      <w:r>
        <w:t xml:space="preserve"> Management System offers a $1 million for </w:t>
      </w:r>
      <w:proofErr w:type="gramStart"/>
      <w:r>
        <w:t>50 year</w:t>
      </w:r>
      <w:proofErr w:type="gramEnd"/>
      <w:r>
        <w:t xml:space="preserve"> warranty. Design for access for inspection to AS 3660.1.</w:t>
      </w:r>
    </w:p>
    <w:p w:rsidR="00B964A6" w:rsidRDefault="0044348C">
      <w:pPr>
        <w:pStyle w:val="Heading3"/>
      </w:pPr>
      <w:bookmarkStart w:id="93" w:name="h-94158-content"/>
      <w:bookmarkStart w:id="94" w:name="f-94158-content"/>
      <w:bookmarkEnd w:id="91"/>
      <w:bookmarkEnd w:id="92"/>
      <w:r>
        <w:t>Inspection</w:t>
      </w:r>
      <w:bookmarkEnd w:id="93"/>
    </w:p>
    <w:p w:rsidR="00B964A6" w:rsidRDefault="0044348C">
      <w:pPr>
        <w:pStyle w:val="Heading4"/>
      </w:pPr>
      <w:bookmarkStart w:id="95" w:name="h-119743-1"/>
      <w:bookmarkStart w:id="96" w:name="f-119743-1"/>
      <w:bookmarkStart w:id="97" w:name="f-119743"/>
      <w:bookmarkEnd w:id="94"/>
      <w:r>
        <w:t>Notice</w:t>
      </w:r>
      <w:bookmarkEnd w:id="95"/>
    </w:p>
    <w:p w:rsidR="00B964A6" w:rsidRDefault="0044348C">
      <w:r>
        <w:t>Inspection: Give sufficient notice so that inspection may be made of the following:</w:t>
      </w:r>
    </w:p>
    <w:p w:rsidR="00B964A6" w:rsidRDefault="0044348C">
      <w:pPr>
        <w:pStyle w:val="NormalIndent"/>
      </w:pPr>
      <w:r>
        <w:t xml:space="preserve">Completed earthworks or substrate preparation </w:t>
      </w:r>
      <w:r>
        <w:t>before system application/installation.</w:t>
      </w:r>
    </w:p>
    <w:p w:rsidR="00B964A6" w:rsidRDefault="0044348C">
      <w:pPr>
        <w:pStyle w:val="NormalIndent"/>
      </w:pPr>
      <w:r>
        <w:t>The completed termite management system.</w:t>
      </w:r>
    </w:p>
    <w:p w:rsidR="00B964A6" w:rsidRDefault="0044348C">
      <w:pPr>
        <w:pStyle w:val="Instructions"/>
      </w:pPr>
      <w:r>
        <w:t>Amend to suit the project adding critical stage inspections required.</w:t>
      </w:r>
    </w:p>
    <w:p w:rsidR="00B964A6" w:rsidRDefault="0044348C">
      <w:pPr>
        <w:pStyle w:val="Instructions"/>
      </w:pPr>
      <w:r>
        <w:rPr>
          <w:b/>
        </w:rPr>
        <w:t>Hold points</w:t>
      </w:r>
      <w:r>
        <w:t>, if required, should be inserted here.</w:t>
      </w:r>
    </w:p>
    <w:p w:rsidR="00B964A6" w:rsidRDefault="0044348C">
      <w:pPr>
        <w:pStyle w:val="Heading2"/>
      </w:pPr>
      <w:bookmarkStart w:id="98" w:name="h-77077-content"/>
      <w:bookmarkStart w:id="99" w:name="f-77077-content"/>
      <w:bookmarkStart w:id="100" w:name="f-77077"/>
      <w:bookmarkEnd w:id="96"/>
      <w:bookmarkEnd w:id="97"/>
      <w:r>
        <w:t>Products</w:t>
      </w:r>
      <w:bookmarkEnd w:id="98"/>
    </w:p>
    <w:p w:rsidR="00B964A6" w:rsidRDefault="0044348C">
      <w:pPr>
        <w:pStyle w:val="Instructions"/>
      </w:pPr>
      <w:bookmarkStart w:id="101" w:name="f-119755-1"/>
      <w:bookmarkStart w:id="102" w:name="f-119755"/>
      <w:bookmarkEnd w:id="99"/>
      <w:bookmarkEnd w:id="100"/>
      <w:r>
        <w:t>Many termite control problems will be avoided</w:t>
      </w:r>
      <w:r>
        <w:t xml:space="preserve"> if termite resistant structural materials are used.</w:t>
      </w:r>
    </w:p>
    <w:p w:rsidR="00B964A6" w:rsidRDefault="0044348C">
      <w:pPr>
        <w:pStyle w:val="Heading3"/>
      </w:pPr>
      <w:bookmarkStart w:id="103" w:name="h-2_85531-content"/>
      <w:bookmarkStart w:id="104" w:name="f-2_85531-content"/>
      <w:bookmarkEnd w:id="101"/>
      <w:bookmarkEnd w:id="102"/>
      <w:r>
        <w:t>General</w:t>
      </w:r>
      <w:bookmarkEnd w:id="103"/>
    </w:p>
    <w:p w:rsidR="00B964A6" w:rsidRDefault="0044348C">
      <w:pPr>
        <w:pStyle w:val="Heading4"/>
      </w:pPr>
      <w:bookmarkStart w:id="105" w:name="h-119752-1"/>
      <w:bookmarkStart w:id="106" w:name="f-119752-1"/>
      <w:bookmarkStart w:id="107" w:name="f-119752"/>
      <w:bookmarkEnd w:id="104"/>
      <w:r>
        <w:t>Product substitution</w:t>
      </w:r>
      <w:bookmarkEnd w:id="105"/>
    </w:p>
    <w:p w:rsidR="00B964A6" w:rsidRDefault="0044348C">
      <w:r>
        <w:t>Other termite management systems: Conform to PRODUCTS, </w:t>
      </w:r>
      <w:r>
        <w:rPr>
          <w:b/>
        </w:rPr>
        <w:t>GENERAL</w:t>
      </w:r>
      <w:r>
        <w:t>, </w:t>
      </w:r>
      <w:r>
        <w:rPr>
          <w:b/>
        </w:rPr>
        <w:t>Substitutions</w:t>
      </w:r>
      <w:r>
        <w:t xml:space="preserve"> in </w:t>
      </w:r>
      <w:r>
        <w:rPr>
          <w:i/>
        </w:rPr>
        <w:t>0171 General requirements</w:t>
      </w:r>
      <w:r>
        <w:t>.</w:t>
      </w:r>
    </w:p>
    <w:p w:rsidR="00B964A6" w:rsidRDefault="0044348C">
      <w:pPr>
        <w:pStyle w:val="Instructions"/>
      </w:pPr>
      <w:r>
        <w:t>The </w:t>
      </w:r>
      <w:r>
        <w:rPr>
          <w:i/>
        </w:rPr>
        <w:t>0171 General requirements</w:t>
      </w:r>
      <w:r>
        <w:t> </w:t>
      </w:r>
      <w:proofErr w:type="spellStart"/>
      <w:r>
        <w:t>worksection</w:t>
      </w:r>
      <w:proofErr w:type="spellEnd"/>
      <w:r>
        <w:t xml:space="preserve"> clause sets out the subm</w:t>
      </w:r>
      <w:r>
        <w:t>issions required if the contractor proposes alternative products. Refer also to NATSPEC </w:t>
      </w:r>
      <w:proofErr w:type="spellStart"/>
      <w:r>
        <w:t>TECHnote</w:t>
      </w:r>
      <w:proofErr w:type="spellEnd"/>
      <w:r>
        <w:t> GEN 006 for more information on proprietary specification.</w:t>
      </w:r>
    </w:p>
    <w:p w:rsidR="00B964A6" w:rsidRDefault="0044348C">
      <w:pPr>
        <w:pStyle w:val="Heading4"/>
      </w:pPr>
      <w:bookmarkStart w:id="108" w:name="h-119756-1"/>
      <w:bookmarkStart w:id="109" w:name="f-119756-1"/>
      <w:bookmarkStart w:id="110" w:name="f-119756"/>
      <w:bookmarkEnd w:id="106"/>
      <w:bookmarkEnd w:id="107"/>
      <w:r>
        <w:t>Storage and handling</w:t>
      </w:r>
      <w:bookmarkEnd w:id="108"/>
    </w:p>
    <w:p w:rsidR="00B964A6" w:rsidRDefault="0044348C">
      <w:r>
        <w:t xml:space="preserve">Requirement: To FMC </w:t>
      </w:r>
      <w:proofErr w:type="spellStart"/>
      <w:r>
        <w:t>HomeGuard's</w:t>
      </w:r>
      <w:proofErr w:type="spellEnd"/>
      <w:r>
        <w:t xml:space="preserve"> recommendations. Do not store for prolonged per</w:t>
      </w:r>
      <w:r>
        <w:t>iods in direct sunlight. Do not allow products to enter sewers, drains, creeks or other waterways.</w:t>
      </w:r>
    </w:p>
    <w:p w:rsidR="00B964A6" w:rsidRDefault="0044348C">
      <w:pPr>
        <w:pStyle w:val="Heading4"/>
      </w:pPr>
      <w:bookmarkStart w:id="111" w:name="h-119718-1"/>
      <w:bookmarkStart w:id="112" w:name="f-119718-1"/>
      <w:bookmarkStart w:id="113" w:name="f-119718"/>
      <w:bookmarkEnd w:id="109"/>
      <w:bookmarkEnd w:id="110"/>
      <w:r>
        <w:t>Product identification</w:t>
      </w:r>
      <w:bookmarkEnd w:id="111"/>
    </w:p>
    <w:p w:rsidR="00B964A6" w:rsidRDefault="0044348C">
      <w:r>
        <w:t>General: Deliver materials to the site in the manufacturer’s original sealed containers or packing, legibly marked to show the followi</w:t>
      </w:r>
      <w:r>
        <w:t>ng:</w:t>
      </w:r>
    </w:p>
    <w:p w:rsidR="00B964A6" w:rsidRDefault="0044348C">
      <w:pPr>
        <w:pStyle w:val="NormalIndent"/>
      </w:pPr>
      <w:r>
        <w:t>Manufacturer’s identification.</w:t>
      </w:r>
    </w:p>
    <w:p w:rsidR="00B964A6" w:rsidRDefault="0044348C">
      <w:pPr>
        <w:pStyle w:val="NormalIndent"/>
      </w:pPr>
      <w:r>
        <w:t>Product brand name.</w:t>
      </w:r>
    </w:p>
    <w:p w:rsidR="00B964A6" w:rsidRDefault="0044348C">
      <w:pPr>
        <w:pStyle w:val="NormalIndent"/>
      </w:pPr>
      <w:r>
        <w:t>Product type.</w:t>
      </w:r>
    </w:p>
    <w:p w:rsidR="00B964A6" w:rsidRDefault="0044348C">
      <w:pPr>
        <w:pStyle w:val="NormalIndent"/>
      </w:pPr>
      <w:r>
        <w:lastRenderedPageBreak/>
        <w:t>Quantity.</w:t>
      </w:r>
    </w:p>
    <w:p w:rsidR="00B964A6" w:rsidRDefault="0044348C">
      <w:pPr>
        <w:pStyle w:val="NormalIndent"/>
      </w:pPr>
      <w:r>
        <w:t>Product reference code and batch number.</w:t>
      </w:r>
    </w:p>
    <w:p w:rsidR="00B964A6" w:rsidRDefault="0044348C">
      <w:pPr>
        <w:pStyle w:val="NormalIndent"/>
      </w:pPr>
      <w:r>
        <w:t>Date of manufacture.</w:t>
      </w:r>
    </w:p>
    <w:p w:rsidR="00B964A6" w:rsidRDefault="0044348C">
      <w:pPr>
        <w:pStyle w:val="NormalIndent"/>
      </w:pPr>
      <w:r>
        <w:t>Material composition and characteristics such as volatility, flash point, light fastness, colour and pattern.</w:t>
      </w:r>
    </w:p>
    <w:p w:rsidR="00B964A6" w:rsidRDefault="0044348C">
      <w:pPr>
        <w:pStyle w:val="Instructions"/>
      </w:pPr>
      <w:r>
        <w:t>Edit the list to suit the project or delete if not required.</w:t>
      </w:r>
    </w:p>
    <w:p w:rsidR="00B964A6" w:rsidRDefault="0044348C">
      <w:pPr>
        <w:pStyle w:val="Heading3"/>
      </w:pPr>
      <w:bookmarkStart w:id="114" w:name="h-120106-1"/>
      <w:bookmarkStart w:id="115" w:name="f-120106-1"/>
      <w:bookmarkStart w:id="116" w:name="f-120106"/>
      <w:bookmarkEnd w:id="112"/>
      <w:bookmarkEnd w:id="113"/>
      <w:r>
        <w:t>FMC HomeGuard precision termite management system</w:t>
      </w:r>
      <w:bookmarkEnd w:id="114"/>
    </w:p>
    <w:p w:rsidR="00B964A6" w:rsidRDefault="0044348C">
      <w:pPr>
        <w:pStyle w:val="Instructions"/>
      </w:pPr>
      <w:bookmarkStart w:id="117" w:name="f-119725-1"/>
      <w:bookmarkStart w:id="118" w:name="f-119725"/>
      <w:bookmarkEnd w:id="115"/>
      <w:bookmarkEnd w:id="116"/>
      <w:r>
        <w:t>The APVMA (Australian Pesticides and Veterinary Medicines Authority) maintains the Public Chemical Registration Information System (</w:t>
      </w:r>
      <w:proofErr w:type="spellStart"/>
      <w:r>
        <w:t>PubBCRIS</w:t>
      </w:r>
      <w:proofErr w:type="spellEnd"/>
      <w:r>
        <w:t>) dat</w:t>
      </w:r>
      <w:r>
        <w:t xml:space="preserve">abase for registered products. See </w:t>
      </w:r>
      <w:hyperlink r:id="rId12" w:history="1">
        <w:r>
          <w:rPr>
            <w:rStyle w:val="Hyperlink"/>
          </w:rPr>
          <w:t>portal.apvma.gov.au/</w:t>
        </w:r>
        <w:proofErr w:type="spellStart"/>
        <w:r>
          <w:rPr>
            <w:rStyle w:val="Hyperlink"/>
          </w:rPr>
          <w:t>pubcris</w:t>
        </w:r>
        <w:proofErr w:type="spellEnd"/>
        <w:r>
          <w:rPr>
            <w:rStyle w:val="Hyperlink"/>
          </w:rPr>
          <w:t>.</w:t>
        </w:r>
      </w:hyperlink>
    </w:p>
    <w:p w:rsidR="00B964A6" w:rsidRDefault="0044348C">
      <w:pPr>
        <w:pStyle w:val="Instructions"/>
      </w:pPr>
      <w:r>
        <w:t xml:space="preserve">FMC </w:t>
      </w:r>
      <w:proofErr w:type="spellStart"/>
      <w:r>
        <w:t>HomeGuard</w:t>
      </w:r>
      <w:proofErr w:type="spellEnd"/>
      <w:r>
        <w:t xml:space="preserve"> termite management systems are registered with the pesticides registrar.</w:t>
      </w:r>
    </w:p>
    <w:p w:rsidR="00B964A6" w:rsidRDefault="0044348C">
      <w:pPr>
        <w:pStyle w:val="Heading4"/>
      </w:pPr>
      <w:bookmarkStart w:id="119" w:name="h-119763-1"/>
      <w:bookmarkStart w:id="120" w:name="f-119763-1"/>
      <w:bookmarkStart w:id="121" w:name="f-119763"/>
      <w:bookmarkEnd w:id="117"/>
      <w:bookmarkEnd w:id="118"/>
      <w:r>
        <w:t>General</w:t>
      </w:r>
      <w:bookmarkEnd w:id="119"/>
    </w:p>
    <w:p w:rsidR="00B964A6" w:rsidRDefault="0044348C">
      <w:r>
        <w:t xml:space="preserve">Standard: To AS 3660.1 Section 5 and Section </w:t>
      </w:r>
      <w:r>
        <w:t>6.</w:t>
      </w:r>
    </w:p>
    <w:p w:rsidR="00B964A6" w:rsidRDefault="0044348C">
      <w:r>
        <w:t xml:space="preserve">Certification: </w:t>
      </w:r>
      <w:proofErr w:type="spellStart"/>
      <w:r>
        <w:t>CodeMark</w:t>
      </w:r>
      <w:proofErr w:type="spellEnd"/>
      <w:r>
        <w:t xml:space="preserve"> Certificate of Conformity CM40175.</w:t>
      </w:r>
    </w:p>
    <w:p w:rsidR="00B964A6" w:rsidRDefault="0044348C">
      <w:pPr>
        <w:pStyle w:val="Instructions"/>
      </w:pPr>
      <w:r>
        <w:t xml:space="preserve">See </w:t>
      </w:r>
      <w:proofErr w:type="spellStart"/>
      <w:r>
        <w:t>CodeMark</w:t>
      </w:r>
      <w:proofErr w:type="spellEnd"/>
      <w:r>
        <w:t xml:space="preserve"> certificate for expiry date, conditions and limitations. See </w:t>
      </w:r>
      <w:hyperlink r:id="rId13" w:history="1">
        <w:r>
          <w:rPr>
            <w:rStyle w:val="Hyperlink"/>
          </w:rPr>
          <w:t>www.jas-anz.org/our-directory/codemar</w:t>
        </w:r>
        <w:r>
          <w:rPr>
            <w:rStyle w:val="Hyperlink"/>
          </w:rPr>
          <w:t>k-certified-organisations</w:t>
        </w:r>
      </w:hyperlink>
      <w:r>
        <w:t xml:space="preserve"> for the </w:t>
      </w:r>
      <w:proofErr w:type="spellStart"/>
      <w:r>
        <w:t>CodeMark</w:t>
      </w:r>
      <w:proofErr w:type="spellEnd"/>
      <w:r>
        <w:t xml:space="preserve"> Register of Certificates of Conformity.</w:t>
      </w:r>
    </w:p>
    <w:p w:rsidR="00B964A6" w:rsidRDefault="0044348C">
      <w:r>
        <w:t>Type testing: To AS 3660.3. Section 4.</w:t>
      </w:r>
    </w:p>
    <w:p w:rsidR="00B964A6" w:rsidRDefault="0044348C">
      <w:pPr>
        <w:pStyle w:val="Instructions"/>
      </w:pPr>
      <w:r>
        <w:t xml:space="preserve">The FMC </w:t>
      </w:r>
      <w:proofErr w:type="spellStart"/>
      <w:r>
        <w:t>HomeGuard</w:t>
      </w:r>
      <w:proofErr w:type="spellEnd"/>
      <w:r>
        <w:t xml:space="preserve"> termite management system Group 3A insecticides consists of the following components:</w:t>
      </w:r>
    </w:p>
    <w:p w:rsidR="00B964A6" w:rsidRDefault="0044348C">
      <w:pPr>
        <w:pStyle w:val="Heading4"/>
      </w:pPr>
      <w:bookmarkStart w:id="122" w:name="h-119739-1"/>
      <w:bookmarkStart w:id="123" w:name="f-119739-1"/>
      <w:bookmarkStart w:id="124" w:name="f-119739"/>
      <w:bookmarkEnd w:id="120"/>
      <w:bookmarkEnd w:id="121"/>
      <w:proofErr w:type="spellStart"/>
      <w:r>
        <w:t>HomeGuard</w:t>
      </w:r>
      <w:proofErr w:type="spellEnd"/>
      <w:r>
        <w:t xml:space="preserve"> TMB (termite mois</w:t>
      </w:r>
      <w:r>
        <w:t>ture barrier)</w:t>
      </w:r>
      <w:bookmarkEnd w:id="122"/>
    </w:p>
    <w:p w:rsidR="00B964A6" w:rsidRDefault="0044348C">
      <w:r>
        <w:t>Description: A high impact 0.2 mm thick single polymer sheet, impregnated with bifenthrin termiticide and tested to AS 3660.3.</w:t>
      </w:r>
    </w:p>
    <w:p w:rsidR="00B964A6" w:rsidRDefault="0044348C">
      <w:r>
        <w:t>Standard: Vapour barrier and damp-proofing membrane to AS 2870 clause 5.3.3.2 and AS 2870 clause 5.3.3.3.</w:t>
      </w:r>
    </w:p>
    <w:p w:rsidR="00B964A6" w:rsidRDefault="0044348C">
      <w:pPr>
        <w:pStyle w:val="Instructions"/>
      </w:pPr>
      <w:r>
        <w:t>The purpo</w:t>
      </w:r>
      <w:r>
        <w:t xml:space="preserve">se of </w:t>
      </w:r>
      <w:proofErr w:type="spellStart"/>
      <w:r>
        <w:t>HomeGuard</w:t>
      </w:r>
      <w:proofErr w:type="spellEnd"/>
      <w:r>
        <w:t xml:space="preserve"> TMB sheet is to provide whole of building protection by deterring termites from gaining concealed access to the building. </w:t>
      </w:r>
      <w:proofErr w:type="spellStart"/>
      <w:r>
        <w:t>HomeGuard</w:t>
      </w:r>
      <w:proofErr w:type="spellEnd"/>
      <w:r>
        <w:t xml:space="preserve"> TMB may be installed as a complete </w:t>
      </w:r>
      <w:proofErr w:type="spellStart"/>
      <w:r>
        <w:t>underslab</w:t>
      </w:r>
      <w:proofErr w:type="spellEnd"/>
      <w:r>
        <w:t xml:space="preserve"> treatment providing both termite and moisture protection or as </w:t>
      </w:r>
      <w:r>
        <w:t xml:space="preserve">a flexible termite management system that can be used as part of an integrated termite management system. </w:t>
      </w:r>
      <w:proofErr w:type="spellStart"/>
      <w:r>
        <w:t>HomeGuard</w:t>
      </w:r>
      <w:proofErr w:type="spellEnd"/>
      <w:r>
        <w:t xml:space="preserve"> TMB conforms to AS 2870 as a vapour barrier and damp-proofing membrane.</w:t>
      </w:r>
    </w:p>
    <w:p w:rsidR="00B964A6" w:rsidRDefault="0044348C">
      <w:pPr>
        <w:pStyle w:val="Heading4"/>
      </w:pPr>
      <w:bookmarkStart w:id="125" w:name="h-119749-1"/>
      <w:bookmarkStart w:id="126" w:name="f-119749-1"/>
      <w:bookmarkStart w:id="127" w:name="f-119749"/>
      <w:bookmarkEnd w:id="123"/>
      <w:bookmarkEnd w:id="124"/>
      <w:proofErr w:type="spellStart"/>
      <w:r>
        <w:t>HomeGuard</w:t>
      </w:r>
      <w:proofErr w:type="spellEnd"/>
      <w:r>
        <w:t xml:space="preserve"> DPC (damp proof course)</w:t>
      </w:r>
      <w:bookmarkEnd w:id="125"/>
    </w:p>
    <w:p w:rsidR="00B964A6" w:rsidRDefault="0044348C">
      <w:r>
        <w:t>Description: A 0.5 mm thick UV sta</w:t>
      </w:r>
      <w:r>
        <w:t>bilised polymer sheet, impregnated with bifenthrin termiticide and tested to AS 3660.3.</w:t>
      </w:r>
    </w:p>
    <w:p w:rsidR="00B964A6" w:rsidRDefault="0044348C">
      <w:r>
        <w:t>Standard: Damp-proof course to AS/NZS 2904.</w:t>
      </w:r>
    </w:p>
    <w:p w:rsidR="00B964A6" w:rsidRDefault="0044348C">
      <w:r>
        <w:t>Certification:</w:t>
      </w:r>
      <w:r>
        <w:t xml:space="preserve"> Certificate No.</w:t>
      </w:r>
      <w:r>
        <w:t>CMA-TT10051.</w:t>
      </w:r>
    </w:p>
    <w:p w:rsidR="00B964A6" w:rsidRDefault="0044348C">
      <w:pPr>
        <w:pStyle w:val="Instructions"/>
      </w:pPr>
      <w:r>
        <w:t xml:space="preserve">The purpose of </w:t>
      </w:r>
      <w:proofErr w:type="spellStart"/>
      <w:r>
        <w:t>HomeGuard</w:t>
      </w:r>
      <w:proofErr w:type="spellEnd"/>
      <w:r>
        <w:t xml:space="preserve"> DPC is to provide protection to building perimeters. </w:t>
      </w:r>
      <w:proofErr w:type="spellStart"/>
      <w:r>
        <w:t>H</w:t>
      </w:r>
      <w:r>
        <w:t>omeGuard</w:t>
      </w:r>
      <w:proofErr w:type="spellEnd"/>
      <w:r>
        <w:t xml:space="preserve"> DPC may be used for perimeter applications in combination with the concrete slab acting as a physical termite barrier and/or in combination with other termite management systems. It has an embossed surface to minimise brick slippage.</w:t>
      </w:r>
    </w:p>
    <w:p w:rsidR="00B964A6" w:rsidRDefault="0044348C">
      <w:pPr>
        <w:pStyle w:val="Heading4"/>
      </w:pPr>
      <w:bookmarkStart w:id="128" w:name="h-119762-1"/>
      <w:bookmarkStart w:id="129" w:name="f-119762-1"/>
      <w:bookmarkStart w:id="130" w:name="f-119762"/>
      <w:bookmarkEnd w:id="126"/>
      <w:bookmarkEnd w:id="127"/>
      <w:proofErr w:type="spellStart"/>
      <w:r>
        <w:t>HomeGuard</w:t>
      </w:r>
      <w:proofErr w:type="spellEnd"/>
      <w:r>
        <w:t xml:space="preserve"> PB </w:t>
      </w:r>
      <w:r>
        <w:t>(perimeter barrier)</w:t>
      </w:r>
      <w:bookmarkEnd w:id="128"/>
    </w:p>
    <w:p w:rsidR="00B964A6" w:rsidRDefault="0044348C">
      <w:r>
        <w:t>Description: A 0.3 mm thick, UV stabilised blue polymer sheet, impregnated with bifenthrin termiticide and tested to AS 3660.3.</w:t>
      </w:r>
    </w:p>
    <w:p w:rsidR="00B964A6" w:rsidRDefault="0044348C">
      <w:pPr>
        <w:pStyle w:val="Instructions"/>
      </w:pPr>
      <w:r>
        <w:t xml:space="preserve">The purpose of </w:t>
      </w:r>
      <w:proofErr w:type="spellStart"/>
      <w:r>
        <w:t>HomeGuard</w:t>
      </w:r>
      <w:proofErr w:type="spellEnd"/>
      <w:r>
        <w:t xml:space="preserve"> PB is to provide protection to building perimeters. </w:t>
      </w:r>
      <w:proofErr w:type="spellStart"/>
      <w:r>
        <w:t>HomeGuard</w:t>
      </w:r>
      <w:proofErr w:type="spellEnd"/>
      <w:r>
        <w:t xml:space="preserve"> PB may be used for pe</w:t>
      </w:r>
      <w:r>
        <w:t>rimeter applications in combination with the concrete slab acting as a physical termite barrier and/or in combination with other termite management systems. It has an embossed surface to minimise brick slippage.</w:t>
      </w:r>
    </w:p>
    <w:p w:rsidR="00B964A6" w:rsidRDefault="0044348C">
      <w:pPr>
        <w:pStyle w:val="Heading4"/>
      </w:pPr>
      <w:bookmarkStart w:id="131" w:name="h-119754-1"/>
      <w:bookmarkStart w:id="132" w:name="f-119754-1"/>
      <w:bookmarkStart w:id="133" w:name="f-119754"/>
      <w:bookmarkEnd w:id="129"/>
      <w:bookmarkEnd w:id="130"/>
      <w:proofErr w:type="spellStart"/>
      <w:r>
        <w:t>HomeGuard</w:t>
      </w:r>
      <w:proofErr w:type="spellEnd"/>
      <w:r>
        <w:t xml:space="preserve"> Collars</w:t>
      </w:r>
      <w:bookmarkEnd w:id="131"/>
    </w:p>
    <w:p w:rsidR="00B964A6" w:rsidRDefault="0044348C">
      <w:r>
        <w:t>Description: Preformed pla</w:t>
      </w:r>
      <w:r>
        <w:t>stic collar, impregnated with bifenthrin termiticide, for preventing termite entry via service penetrations.</w:t>
      </w:r>
    </w:p>
    <w:p w:rsidR="00B964A6" w:rsidRDefault="0044348C">
      <w:pPr>
        <w:pStyle w:val="Instructions"/>
      </w:pPr>
      <w:r>
        <w:t xml:space="preserve">The collars are moulded to specific pipe sizes and designed to fully integrate within the concrete slab. </w:t>
      </w:r>
      <w:proofErr w:type="spellStart"/>
      <w:r>
        <w:t>HomeGuard</w:t>
      </w:r>
      <w:proofErr w:type="spellEnd"/>
      <w:r>
        <w:t xml:space="preserve"> Collars may be used for protecti</w:t>
      </w:r>
      <w:r>
        <w:t>on of service penetrations in combination with the concrete slab acting as a physical termite barrier and/or in combination with other termite management systems.</w:t>
      </w:r>
    </w:p>
    <w:p w:rsidR="00B964A6" w:rsidRDefault="0044348C">
      <w:pPr>
        <w:pStyle w:val="Heading4"/>
      </w:pPr>
      <w:bookmarkStart w:id="134" w:name="h-119758-1"/>
      <w:bookmarkStart w:id="135" w:name="f-119758-1"/>
      <w:bookmarkStart w:id="136" w:name="f-119758"/>
      <w:bookmarkEnd w:id="132"/>
      <w:bookmarkEnd w:id="133"/>
      <w:proofErr w:type="spellStart"/>
      <w:r>
        <w:t>HomeGuard</w:t>
      </w:r>
      <w:proofErr w:type="spellEnd"/>
      <w:r>
        <w:t xml:space="preserve"> Granular Termiticide (GT)</w:t>
      </w:r>
      <w:bookmarkEnd w:id="134"/>
    </w:p>
    <w:p w:rsidR="00B964A6" w:rsidRDefault="0044348C">
      <w:r>
        <w:t>Standard: To AS 3660.1 Section 6.</w:t>
      </w:r>
    </w:p>
    <w:p w:rsidR="00B964A6" w:rsidRDefault="0044348C">
      <w:r>
        <w:t xml:space="preserve">Description: A plastic </w:t>
      </w:r>
      <w:r>
        <w:t>granule formulation containing 1 g/kg of bifenthrin that is dispersed fully throughout the plastic granule.</w:t>
      </w:r>
    </w:p>
    <w:p w:rsidR="00B964A6" w:rsidRDefault="0044348C">
      <w:pPr>
        <w:pStyle w:val="Instructions"/>
      </w:pPr>
      <w:proofErr w:type="spellStart"/>
      <w:r>
        <w:lastRenderedPageBreak/>
        <w:t>HomeGuard</w:t>
      </w:r>
      <w:proofErr w:type="spellEnd"/>
      <w:r>
        <w:t xml:space="preserve"> GT is used in specific situations such as in the building perimeter cavity. The product can be used in combination with the other FMC </w:t>
      </w:r>
      <w:proofErr w:type="spellStart"/>
      <w:r>
        <w:t>HomeGuard</w:t>
      </w:r>
      <w:proofErr w:type="spellEnd"/>
      <w:r>
        <w:t xml:space="preserve"> Precision Termite Management System components. </w:t>
      </w:r>
      <w:proofErr w:type="spellStart"/>
      <w:r>
        <w:t>HomeGuard</w:t>
      </w:r>
      <w:proofErr w:type="spellEnd"/>
      <w:r>
        <w:t xml:space="preserve"> GT can also be used as a stand-alone perimet</w:t>
      </w:r>
      <w:r>
        <w:t>er cavity installation in some situations. It is especially suitable for double brick constructions.</w:t>
      </w:r>
    </w:p>
    <w:p w:rsidR="00B964A6" w:rsidRDefault="0044348C">
      <w:pPr>
        <w:pStyle w:val="Heading4"/>
      </w:pPr>
      <w:bookmarkStart w:id="137" w:name="h-119737-1"/>
      <w:bookmarkStart w:id="138" w:name="f-119737-1"/>
      <w:bookmarkStart w:id="139" w:name="f-119737"/>
      <w:bookmarkEnd w:id="135"/>
      <w:bookmarkEnd w:id="136"/>
      <w:proofErr w:type="spellStart"/>
      <w:r>
        <w:t>HomeGuard</w:t>
      </w:r>
      <w:proofErr w:type="spellEnd"/>
      <w:r>
        <w:t xml:space="preserve"> </w:t>
      </w:r>
      <w:proofErr w:type="spellStart"/>
      <w:r>
        <w:t>Protectacote</w:t>
      </w:r>
      <w:proofErr w:type="spellEnd"/>
      <w:r>
        <w:t xml:space="preserve"> Termite and Waterproofing Barrier</w:t>
      </w:r>
      <w:bookmarkEnd w:id="137"/>
    </w:p>
    <w:p w:rsidR="00B964A6" w:rsidRDefault="0044348C">
      <w:r>
        <w:t>Description: An acrylic polymer latex composition with a high loading of inorganic fillers that cu</w:t>
      </w:r>
      <w:r>
        <w:t>res to form a termite resistant and waterproof film.</w:t>
      </w:r>
    </w:p>
    <w:p w:rsidR="00B964A6" w:rsidRDefault="0044348C">
      <w:pPr>
        <w:pStyle w:val="Instructions"/>
      </w:pPr>
      <w:r>
        <w:t xml:space="preserve">When applied, </w:t>
      </w:r>
      <w:proofErr w:type="spellStart"/>
      <w:r>
        <w:t>HomeGuard</w:t>
      </w:r>
      <w:proofErr w:type="spellEnd"/>
      <w:r>
        <w:t xml:space="preserve"> </w:t>
      </w:r>
      <w:proofErr w:type="spellStart"/>
      <w:r>
        <w:t>Protectacote</w:t>
      </w:r>
      <w:proofErr w:type="spellEnd"/>
      <w:r>
        <w:t xml:space="preserve"> Termite and Waterproofing Barrier forms a tough and flexible termite resistant film.</w:t>
      </w:r>
    </w:p>
    <w:p w:rsidR="00B964A6" w:rsidRDefault="0044348C">
      <w:r>
        <w:t xml:space="preserve">Certification: </w:t>
      </w:r>
      <w:proofErr w:type="spellStart"/>
      <w:r>
        <w:t>CodeMark</w:t>
      </w:r>
      <w:proofErr w:type="spellEnd"/>
      <w:r>
        <w:t xml:space="preserve"> Certificate of Conformity CM40156.</w:t>
      </w:r>
    </w:p>
    <w:p w:rsidR="00B964A6" w:rsidRDefault="0044348C">
      <w:pPr>
        <w:pStyle w:val="Instructions"/>
      </w:pPr>
      <w:r>
        <w:t xml:space="preserve">See </w:t>
      </w:r>
      <w:proofErr w:type="spellStart"/>
      <w:r>
        <w:t>CodeMark</w:t>
      </w:r>
      <w:proofErr w:type="spellEnd"/>
      <w:r>
        <w:t xml:space="preserve"> certifica</w:t>
      </w:r>
      <w:r>
        <w:t xml:space="preserve">te for expiry date, conditions and limitations. See </w:t>
      </w:r>
      <w:hyperlink r:id="rId14" w:history="1">
        <w:r>
          <w:rPr>
            <w:rStyle w:val="Hyperlink"/>
          </w:rPr>
          <w:t>www.jas-anz.org/our-directory/codemark-certified-organisations</w:t>
        </w:r>
      </w:hyperlink>
      <w:r>
        <w:t xml:space="preserve"> for the </w:t>
      </w:r>
      <w:proofErr w:type="spellStart"/>
      <w:r>
        <w:t>CodeMark</w:t>
      </w:r>
      <w:proofErr w:type="spellEnd"/>
      <w:r>
        <w:t xml:space="preserve"> Register of Certificates of Conformity</w:t>
      </w:r>
      <w:r>
        <w:t>.</w:t>
      </w:r>
    </w:p>
    <w:p w:rsidR="00B964A6" w:rsidRDefault="0044348C">
      <w:pPr>
        <w:pStyle w:val="Heading2"/>
      </w:pPr>
      <w:bookmarkStart w:id="140" w:name="h-92521-content"/>
      <w:bookmarkStart w:id="141" w:name="f-92521-content"/>
      <w:bookmarkEnd w:id="138"/>
      <w:bookmarkEnd w:id="139"/>
      <w:r>
        <w:t>Execution</w:t>
      </w:r>
      <w:bookmarkEnd w:id="140"/>
    </w:p>
    <w:p w:rsidR="00B964A6" w:rsidRDefault="0044348C">
      <w:pPr>
        <w:pStyle w:val="Heading3"/>
      </w:pPr>
      <w:bookmarkStart w:id="142" w:name="h-3_85531-content"/>
      <w:bookmarkStart w:id="143" w:name="f-3_85531-content"/>
      <w:bookmarkStart w:id="144" w:name="f-3_85531"/>
      <w:bookmarkEnd w:id="141"/>
      <w:r>
        <w:t>General</w:t>
      </w:r>
      <w:bookmarkEnd w:id="142"/>
    </w:p>
    <w:p w:rsidR="00B964A6" w:rsidRDefault="0044348C">
      <w:pPr>
        <w:pStyle w:val="Heading4"/>
      </w:pPr>
      <w:bookmarkStart w:id="145" w:name="h-179674-1"/>
      <w:bookmarkStart w:id="146" w:name="f-179674-1"/>
      <w:bookmarkStart w:id="147" w:name="f-179674"/>
      <w:bookmarkEnd w:id="143"/>
      <w:bookmarkEnd w:id="144"/>
      <w:r>
        <w:t>Installation</w:t>
      </w:r>
      <w:bookmarkEnd w:id="145"/>
    </w:p>
    <w:p w:rsidR="00B964A6" w:rsidRDefault="0044348C">
      <w:r>
        <w:t xml:space="preserve">Requirement: Conform to FMC </w:t>
      </w:r>
      <w:proofErr w:type="spellStart"/>
      <w:r>
        <w:t>HomeGuard</w:t>
      </w:r>
      <w:proofErr w:type="spellEnd"/>
      <w:r>
        <w:t xml:space="preserve"> recommendations, using FMC </w:t>
      </w:r>
      <w:proofErr w:type="spellStart"/>
      <w:r>
        <w:t>HomeGuard</w:t>
      </w:r>
      <w:proofErr w:type="spellEnd"/>
      <w:r>
        <w:t xml:space="preserve"> accredited pest management company.</w:t>
      </w:r>
    </w:p>
    <w:p w:rsidR="00B964A6" w:rsidRDefault="0044348C">
      <w:pPr>
        <w:pStyle w:val="Heading3"/>
      </w:pPr>
      <w:bookmarkStart w:id="148" w:name="h-119766-title"/>
      <w:bookmarkStart w:id="149" w:name="f-119766-title"/>
      <w:bookmarkStart w:id="150" w:name="f-119766"/>
      <w:bookmarkEnd w:id="146"/>
      <w:bookmarkEnd w:id="147"/>
      <w:r>
        <w:t>FMC HomeGuard Precision termite management system</w:t>
      </w:r>
      <w:bookmarkEnd w:id="148"/>
    </w:p>
    <w:p w:rsidR="00B964A6" w:rsidRDefault="0044348C">
      <w:pPr>
        <w:pStyle w:val="Heading4"/>
      </w:pPr>
      <w:bookmarkStart w:id="151" w:name="h-119735-1"/>
      <w:bookmarkStart w:id="152" w:name="f-119735-1"/>
      <w:bookmarkStart w:id="153" w:name="f-119735"/>
      <w:bookmarkEnd w:id="149"/>
      <w:bookmarkEnd w:id="150"/>
      <w:r>
        <w:t>Pre-installation</w:t>
      </w:r>
      <w:bookmarkEnd w:id="151"/>
    </w:p>
    <w:p w:rsidR="00B964A6" w:rsidRDefault="0044348C">
      <w:r>
        <w:t>Site clearing: Before installation, remove al</w:t>
      </w:r>
      <w:r>
        <w:t>l tree stumps, logs, roots, timber off-cuts, building debris, removable framework and other waste materials from the area where it is to be installed.</w:t>
      </w:r>
    </w:p>
    <w:p w:rsidR="00B964A6" w:rsidRDefault="0044348C">
      <w:pPr>
        <w:pStyle w:val="Heading4"/>
      </w:pPr>
      <w:bookmarkStart w:id="154" w:name="h-119750-1"/>
      <w:bookmarkStart w:id="155" w:name="f-119750-1"/>
      <w:bookmarkStart w:id="156" w:name="f-119750"/>
      <w:bookmarkEnd w:id="152"/>
      <w:bookmarkEnd w:id="153"/>
      <w:r>
        <w:t>Sheet material</w:t>
      </w:r>
      <w:bookmarkEnd w:id="154"/>
    </w:p>
    <w:p w:rsidR="00B964A6" w:rsidRDefault="0044348C">
      <w:r>
        <w:t>Standard: To AS 3660.1 Section 5.</w:t>
      </w:r>
    </w:p>
    <w:p w:rsidR="00B964A6" w:rsidRDefault="0044348C">
      <w:r>
        <w:t xml:space="preserve">Requirement: Install FMC </w:t>
      </w:r>
      <w:proofErr w:type="spellStart"/>
      <w:r>
        <w:t>HomeGuard</w:t>
      </w:r>
      <w:proofErr w:type="spellEnd"/>
      <w:r>
        <w:t xml:space="preserve"> Precision Termite Management Systems, as documented and to the manufacturer's recommendations, including the following:</w:t>
      </w:r>
    </w:p>
    <w:p w:rsidR="00B964A6" w:rsidRDefault="0044348C">
      <w:pPr>
        <w:pStyle w:val="NormalIndent"/>
      </w:pPr>
      <w:r>
        <w:t>All edges, junction’s penetrations, temporary block-outs, under door sills.</w:t>
      </w:r>
    </w:p>
    <w:p w:rsidR="00B964A6" w:rsidRDefault="0044348C">
      <w:pPr>
        <w:pStyle w:val="NormalIndent"/>
      </w:pPr>
      <w:r>
        <w:t>All perimeter cavity wall</w:t>
      </w:r>
      <w:r>
        <w:t xml:space="preserve"> lines around each of the new buildings.</w:t>
      </w:r>
    </w:p>
    <w:p w:rsidR="00B964A6" w:rsidRDefault="0044348C">
      <w:pPr>
        <w:pStyle w:val="NormalIndent"/>
      </w:pPr>
      <w:r>
        <w:t>At the joints between new concrete slabs.</w:t>
      </w:r>
    </w:p>
    <w:p w:rsidR="00B964A6" w:rsidRDefault="0044348C">
      <w:pPr>
        <w:pStyle w:val="NormalIndent"/>
      </w:pPr>
      <w:r>
        <w:t>At the junction between old and new concrete slabs and old brickwork and new slabs.</w:t>
      </w:r>
    </w:p>
    <w:p w:rsidR="00B964A6" w:rsidRDefault="0044348C">
      <w:pPr>
        <w:pStyle w:val="NormalIndent"/>
      </w:pPr>
      <w:r>
        <w:t>Between flooring wall plates abutting existing concrete slabs/thickenings/existing struct</w:t>
      </w:r>
      <w:r>
        <w:t>ure.</w:t>
      </w:r>
    </w:p>
    <w:p w:rsidR="00B964A6" w:rsidRDefault="0044348C">
      <w:pPr>
        <w:pStyle w:val="NormalIndent"/>
      </w:pPr>
      <w:r>
        <w:t>Under stud wall bottom plates and concrete/particleboard floors.</w:t>
      </w:r>
    </w:p>
    <w:p w:rsidR="00B964A6" w:rsidRDefault="0044348C">
      <w:pPr>
        <w:pStyle w:val="NormalIndent"/>
      </w:pPr>
      <w:r>
        <w:t>All service penetrations through the slab floor to the new buildings.</w:t>
      </w:r>
    </w:p>
    <w:p w:rsidR="00B964A6" w:rsidRDefault="0044348C">
      <w:pPr>
        <w:pStyle w:val="NormalIndent"/>
      </w:pPr>
      <w:r>
        <w:t>Other locations as required conforming to AS 3660.1.</w:t>
      </w:r>
    </w:p>
    <w:p w:rsidR="00B964A6" w:rsidRDefault="0044348C">
      <w:pPr>
        <w:pStyle w:val="NormalIndent"/>
      </w:pPr>
      <w:r>
        <w:t xml:space="preserve">Joining sheets: Join sheets using </w:t>
      </w:r>
      <w:proofErr w:type="spellStart"/>
      <w:r>
        <w:t>Termiflex</w:t>
      </w:r>
      <w:proofErr w:type="spellEnd"/>
      <w:r>
        <w:t xml:space="preserve"> termiticidal adhesi</w:t>
      </w:r>
      <w:r>
        <w:t xml:space="preserve">ve sealant to FMC </w:t>
      </w:r>
      <w:proofErr w:type="spellStart"/>
      <w:r>
        <w:t>HomeGuard's</w:t>
      </w:r>
      <w:proofErr w:type="spellEnd"/>
      <w:r>
        <w:t xml:space="preserve"> recommendations.</w:t>
      </w:r>
    </w:p>
    <w:p w:rsidR="00B964A6" w:rsidRDefault="0044348C">
      <w:pPr>
        <w:pStyle w:val="NormalIndent"/>
      </w:pPr>
      <w:r>
        <w:t xml:space="preserve">Minimum sheet overlap: 200 mm. Use cloth tape or </w:t>
      </w:r>
      <w:proofErr w:type="spellStart"/>
      <w:r>
        <w:t>Termiflex</w:t>
      </w:r>
      <w:proofErr w:type="spellEnd"/>
      <w:r>
        <w:t xml:space="preserve"> Sealant to seal overlaps and sheet joins.</w:t>
      </w:r>
    </w:p>
    <w:p w:rsidR="00B964A6" w:rsidRDefault="0044348C">
      <w:pPr>
        <w:pStyle w:val="NormalIndent"/>
      </w:pPr>
      <w:r>
        <w:t xml:space="preserve">Prevent impairment of installed FMC </w:t>
      </w:r>
      <w:proofErr w:type="spellStart"/>
      <w:r>
        <w:t>HomeGuard</w:t>
      </w:r>
      <w:proofErr w:type="spellEnd"/>
      <w:r>
        <w:t xml:space="preserve"> sheet material from levelling pegs or formwork.</w:t>
      </w:r>
    </w:p>
    <w:p w:rsidR="00B964A6" w:rsidRDefault="0044348C">
      <w:r>
        <w:t>Repairing tear</w:t>
      </w:r>
      <w:r>
        <w:t xml:space="preserve">s and gaps: Repair ripped or torn sheets by applying a piece of </w:t>
      </w:r>
      <w:proofErr w:type="spellStart"/>
      <w:r>
        <w:t>HomeGuard</w:t>
      </w:r>
      <w:proofErr w:type="spellEnd"/>
      <w:r>
        <w:t xml:space="preserve"> TMB, sufficiently sized to cover the gap or tear with a 200 mm minimum overlap. Bond together as for joining sheets.</w:t>
      </w:r>
    </w:p>
    <w:p w:rsidR="00B964A6" w:rsidRDefault="0044348C">
      <w:r>
        <w:t xml:space="preserve">Vertical penetrations: Install and FMC </w:t>
      </w:r>
      <w:proofErr w:type="spellStart"/>
      <w:r>
        <w:t>HomeGuard</w:t>
      </w:r>
      <w:proofErr w:type="spellEnd"/>
      <w:r>
        <w:t xml:space="preserve"> collar to all vertical penetrations. Conform to AS 3660.1 and FMC </w:t>
      </w:r>
      <w:proofErr w:type="spellStart"/>
      <w:r>
        <w:t>HomeGuard</w:t>
      </w:r>
      <w:proofErr w:type="spellEnd"/>
      <w:r>
        <w:t xml:space="preserve"> installation requirements.</w:t>
      </w:r>
    </w:p>
    <w:p w:rsidR="00B964A6" w:rsidRDefault="0044348C">
      <w:pPr>
        <w:pStyle w:val="Heading4"/>
      </w:pPr>
      <w:bookmarkStart w:id="157" w:name="h-119757-1"/>
      <w:bookmarkStart w:id="158" w:name="f-119757-1"/>
      <w:bookmarkStart w:id="159" w:name="f-119757"/>
      <w:bookmarkEnd w:id="155"/>
      <w:bookmarkEnd w:id="156"/>
      <w:proofErr w:type="spellStart"/>
      <w:r>
        <w:t>HomeGuard</w:t>
      </w:r>
      <w:proofErr w:type="spellEnd"/>
      <w:r>
        <w:t xml:space="preserve"> TMB</w:t>
      </w:r>
      <w:bookmarkEnd w:id="157"/>
    </w:p>
    <w:p w:rsidR="00B964A6" w:rsidRDefault="0044348C">
      <w:r>
        <w:t>Complete under slab installation: Install over the bedding sand before laying steel reinfo</w:t>
      </w:r>
      <w:r>
        <w:t>rcing mesh. Make sure there is sufficient overlap at the slab edge to allow full moisture and termite protection.</w:t>
      </w:r>
    </w:p>
    <w:p w:rsidR="00B964A6" w:rsidRDefault="0044348C">
      <w:r>
        <w:t xml:space="preserve">Retaining walls: Install </w:t>
      </w:r>
      <w:proofErr w:type="spellStart"/>
      <w:r>
        <w:t>HomeGuard</w:t>
      </w:r>
      <w:proofErr w:type="spellEnd"/>
      <w:r>
        <w:t xml:space="preserve"> TMB down to the base of the wall plus 200 mm across the footing, to cover the base course mortar joint, sec</w:t>
      </w:r>
      <w:r>
        <w:t xml:space="preserve">ure to the external masonry wall. Seal joints and edges with an adhesive or a bonding agent to FMC </w:t>
      </w:r>
      <w:proofErr w:type="spellStart"/>
      <w:r>
        <w:t>HomeGuard's</w:t>
      </w:r>
      <w:proofErr w:type="spellEnd"/>
      <w:r>
        <w:t xml:space="preserve"> recommendations.</w:t>
      </w:r>
    </w:p>
    <w:p w:rsidR="00B964A6" w:rsidRDefault="0044348C">
      <w:r>
        <w:t xml:space="preserve">Construction joints: If not installing </w:t>
      </w:r>
      <w:proofErr w:type="spellStart"/>
      <w:r>
        <w:t>HomeGuard</w:t>
      </w:r>
      <w:proofErr w:type="spellEnd"/>
      <w:r>
        <w:t xml:space="preserve"> TMB as a continuous barrier, install a minimum 300 mm wide strip under construc</w:t>
      </w:r>
      <w:r>
        <w:t xml:space="preserve">tion joints by adhering to the moisture membrane. Locate strip centred on of the construction joints. Extend the </w:t>
      </w:r>
      <w:proofErr w:type="spellStart"/>
      <w:r>
        <w:t>HomeGuard</w:t>
      </w:r>
      <w:proofErr w:type="spellEnd"/>
      <w:r>
        <w:t xml:space="preserve"> TMB 200 mm past the slab edge and pin </w:t>
      </w:r>
      <w:r>
        <w:lastRenderedPageBreak/>
        <w:t>to the outer wall of the formwork, allowing sufficient loose sheet to accommodate for the concr</w:t>
      </w:r>
      <w:r>
        <w:t>ete pour.</w:t>
      </w:r>
    </w:p>
    <w:p w:rsidR="00B964A6" w:rsidRDefault="0044348C">
      <w:r>
        <w:t xml:space="preserve">New concrete to existing masonry or concrete joints: Fix one edge of </w:t>
      </w:r>
      <w:proofErr w:type="spellStart"/>
      <w:r>
        <w:t>HomeGuard</w:t>
      </w:r>
      <w:proofErr w:type="spellEnd"/>
      <w:r>
        <w:t xml:space="preserve"> TMB to the existing vertical edge surface using an adhesive or a bonding agent to FMC </w:t>
      </w:r>
      <w:proofErr w:type="spellStart"/>
      <w:r>
        <w:t>HomeGuard's</w:t>
      </w:r>
      <w:proofErr w:type="spellEnd"/>
      <w:r>
        <w:t xml:space="preserve"> recommendations. Start the sheet within 20 mm of the upper edge of th</w:t>
      </w:r>
      <w:r>
        <w:t xml:space="preserve">e new concrete. Make sure the sheet bonded to the upper surface of the moisture membrane with an adhesive or a bonding agent to FMC </w:t>
      </w:r>
      <w:proofErr w:type="spellStart"/>
      <w:r>
        <w:t>HomeGuard's</w:t>
      </w:r>
      <w:proofErr w:type="spellEnd"/>
      <w:r>
        <w:t xml:space="preserve"> recommendations, and is continuous towards the footing and for at least 150 mm under the new slab.</w:t>
      </w:r>
    </w:p>
    <w:p w:rsidR="00B964A6" w:rsidRDefault="0044348C">
      <w:pPr>
        <w:pStyle w:val="Heading4"/>
      </w:pPr>
      <w:bookmarkStart w:id="160" w:name="h-119742-1"/>
      <w:bookmarkStart w:id="161" w:name="f-119742-1"/>
      <w:bookmarkStart w:id="162" w:name="f-119742"/>
      <w:bookmarkEnd w:id="158"/>
      <w:bookmarkEnd w:id="159"/>
      <w:proofErr w:type="spellStart"/>
      <w:r>
        <w:t>HomeGuard</w:t>
      </w:r>
      <w:proofErr w:type="spellEnd"/>
      <w:r>
        <w:t xml:space="preserve"> DPC</w:t>
      </w:r>
      <w:r>
        <w:t xml:space="preserve"> and PB</w:t>
      </w:r>
      <w:bookmarkEnd w:id="160"/>
    </w:p>
    <w:p w:rsidR="00B964A6" w:rsidRDefault="0044348C">
      <w:r>
        <w:t xml:space="preserve">Extent: Extend </w:t>
      </w:r>
      <w:proofErr w:type="spellStart"/>
      <w:r>
        <w:t>HomeGuard</w:t>
      </w:r>
      <w:proofErr w:type="spellEnd"/>
      <w:r>
        <w:t xml:space="preserve"> Sheeting from the slab to the exterior surface of all perimeter cavity wall lines, around each of the new buildings so that it is visible at the exterior.</w:t>
      </w:r>
    </w:p>
    <w:p w:rsidR="00B964A6" w:rsidRDefault="0044348C">
      <w:r>
        <w:t xml:space="preserve">Infill slab: Secure </w:t>
      </w:r>
      <w:proofErr w:type="spellStart"/>
      <w:r>
        <w:t>HomeGuard</w:t>
      </w:r>
      <w:proofErr w:type="spellEnd"/>
      <w:r>
        <w:t xml:space="preserve"> DPC or </w:t>
      </w:r>
      <w:proofErr w:type="spellStart"/>
      <w:r>
        <w:t>HomeGuard</w:t>
      </w:r>
      <w:proofErr w:type="spellEnd"/>
      <w:r>
        <w:t xml:space="preserve"> PB to the outer edge </w:t>
      </w:r>
      <w:r>
        <w:t xml:space="preserve">of masonry wall, fold over and secure to the internal face of wall towards the footings. Secure in place with an adhesive or a bonding agent to FMC </w:t>
      </w:r>
      <w:proofErr w:type="spellStart"/>
      <w:r>
        <w:t>HomeGuard's</w:t>
      </w:r>
      <w:proofErr w:type="spellEnd"/>
      <w:r>
        <w:t xml:space="preserve"> recommendations before pouring slab.</w:t>
      </w:r>
    </w:p>
    <w:p w:rsidR="00B964A6" w:rsidRDefault="0044348C">
      <w:r>
        <w:t xml:space="preserve">Rebated slab edge: Secure </w:t>
      </w:r>
      <w:proofErr w:type="spellStart"/>
      <w:r>
        <w:t>HomeGuard</w:t>
      </w:r>
      <w:proofErr w:type="spellEnd"/>
      <w:r>
        <w:t xml:space="preserve"> DPC or </w:t>
      </w:r>
      <w:proofErr w:type="spellStart"/>
      <w:r>
        <w:t>HomeGuard</w:t>
      </w:r>
      <w:proofErr w:type="spellEnd"/>
      <w:r>
        <w:t xml:space="preserve"> PB to </w:t>
      </w:r>
      <w:r>
        <w:t xml:space="preserve">the slab edge below the (frame) bottom plate and the upper surface of the brickwork place with an adhesive or a bonding agent to FMC </w:t>
      </w:r>
      <w:proofErr w:type="spellStart"/>
      <w:r>
        <w:t>HomeGuard's</w:t>
      </w:r>
      <w:proofErr w:type="spellEnd"/>
      <w:r>
        <w:t xml:space="preserve"> recommendations.</w:t>
      </w:r>
    </w:p>
    <w:p w:rsidR="00B964A6" w:rsidRDefault="0044348C">
      <w:r>
        <w:t xml:space="preserve">Corners: Install </w:t>
      </w:r>
      <w:proofErr w:type="spellStart"/>
      <w:r>
        <w:t>HomeGuard</w:t>
      </w:r>
      <w:proofErr w:type="spellEnd"/>
      <w:r>
        <w:t xml:space="preserve"> DPC or </w:t>
      </w:r>
      <w:proofErr w:type="spellStart"/>
      <w:r>
        <w:t>HomeGuard</w:t>
      </w:r>
      <w:proofErr w:type="spellEnd"/>
      <w:r>
        <w:t xml:space="preserve"> PB at corners so that sheets are smooth and contin</w:t>
      </w:r>
      <w:r>
        <w:t>uous. Allow folding at corners by making slits from the edge of the sheets to slab corners. Bond sheets together as for joining sheets.</w:t>
      </w:r>
    </w:p>
    <w:p w:rsidR="00B964A6" w:rsidRDefault="0044348C">
      <w:pPr>
        <w:pStyle w:val="Heading4"/>
      </w:pPr>
      <w:bookmarkStart w:id="163" w:name="h-119720-1"/>
      <w:bookmarkStart w:id="164" w:name="f-119720-1"/>
      <w:bookmarkStart w:id="165" w:name="f-119720"/>
      <w:bookmarkEnd w:id="161"/>
      <w:bookmarkEnd w:id="162"/>
      <w:proofErr w:type="spellStart"/>
      <w:r>
        <w:t>HomeGuard</w:t>
      </w:r>
      <w:proofErr w:type="spellEnd"/>
      <w:r>
        <w:t xml:space="preserve"> Collars</w:t>
      </w:r>
      <w:bookmarkEnd w:id="163"/>
    </w:p>
    <w:p w:rsidR="00B964A6" w:rsidRDefault="0044348C">
      <w:r>
        <w:t>Extent: Provide a collar to all service pipe or similar concrete slab penetrations.</w:t>
      </w:r>
    </w:p>
    <w:p w:rsidR="00B964A6" w:rsidRDefault="0044348C">
      <w:r>
        <w:t xml:space="preserve">Application: Only </w:t>
      </w:r>
      <w:r>
        <w:t xml:space="preserve">use </w:t>
      </w:r>
      <w:proofErr w:type="spellStart"/>
      <w:r>
        <w:t>HomeGuard</w:t>
      </w:r>
      <w:proofErr w:type="spellEnd"/>
      <w:r>
        <w:t xml:space="preserve"> Collars if a snug fit can be achieved. Install </w:t>
      </w:r>
      <w:proofErr w:type="spellStart"/>
      <w:r>
        <w:t>HomeGuard</w:t>
      </w:r>
      <w:proofErr w:type="spellEnd"/>
      <w:r>
        <w:t xml:space="preserve"> Collars to the requirements of the FMC </w:t>
      </w:r>
      <w:proofErr w:type="spellStart"/>
      <w:r>
        <w:t>HomeGuard</w:t>
      </w:r>
      <w:proofErr w:type="spellEnd"/>
      <w:r>
        <w:t xml:space="preserve"> Product Manual and AS 3660.1.</w:t>
      </w:r>
    </w:p>
    <w:p w:rsidR="00B964A6" w:rsidRDefault="0044348C">
      <w:pPr>
        <w:pStyle w:val="Instructions"/>
      </w:pPr>
      <w:r>
        <w:t xml:space="preserve">If not, use other systems instead, e.g. use </w:t>
      </w:r>
      <w:proofErr w:type="spellStart"/>
      <w:r>
        <w:t>HomeGuard</w:t>
      </w:r>
      <w:proofErr w:type="spellEnd"/>
      <w:r>
        <w:t xml:space="preserve"> TMB. Termites can gain access through openings more </w:t>
      </w:r>
      <w:r>
        <w:t>than 1 mm wide.</w:t>
      </w:r>
    </w:p>
    <w:p w:rsidR="00B964A6" w:rsidRDefault="0044348C">
      <w:r>
        <w:t>Installation: Position correctly sized collar, to form a snug fit, over the penetration.</w:t>
      </w:r>
    </w:p>
    <w:p w:rsidR="00B964A6" w:rsidRDefault="0044348C">
      <w:r>
        <w:t>Reinforcing mesh: Cut clear of penetration pipe so that the collar can be positioned entirely over the slab.</w:t>
      </w:r>
    </w:p>
    <w:p w:rsidR="00B964A6" w:rsidRDefault="0044348C">
      <w:r>
        <w:t xml:space="preserve">Multiple penetrations: Use </w:t>
      </w:r>
      <w:proofErr w:type="spellStart"/>
      <w:r>
        <w:t>HomeGuard</w:t>
      </w:r>
      <w:proofErr w:type="spellEnd"/>
      <w:r>
        <w:t xml:space="preserve"> Colla</w:t>
      </w:r>
      <w:r>
        <w:t xml:space="preserve">rs, to the FMC </w:t>
      </w:r>
      <w:proofErr w:type="spellStart"/>
      <w:r>
        <w:t>HomeGuard</w:t>
      </w:r>
      <w:proofErr w:type="spellEnd"/>
      <w:r>
        <w:t xml:space="preserve"> product manual.</w:t>
      </w:r>
    </w:p>
    <w:p w:rsidR="00B964A6" w:rsidRDefault="0044348C">
      <w:pPr>
        <w:pStyle w:val="Instructions"/>
      </w:pPr>
      <w:proofErr w:type="spellStart"/>
      <w:r>
        <w:t>HomeGuard</w:t>
      </w:r>
      <w:proofErr w:type="spellEnd"/>
      <w:r>
        <w:t xml:space="preserve"> Collars are recommended for cluster penetrations</w:t>
      </w:r>
    </w:p>
    <w:p w:rsidR="00B964A6" w:rsidRDefault="0044348C">
      <w:pPr>
        <w:pStyle w:val="Heading4"/>
      </w:pPr>
      <w:bookmarkStart w:id="166" w:name="h-119777-1"/>
      <w:bookmarkStart w:id="167" w:name="f-119777-1"/>
      <w:bookmarkStart w:id="168" w:name="f-119777"/>
      <w:bookmarkEnd w:id="164"/>
      <w:bookmarkEnd w:id="165"/>
      <w:proofErr w:type="spellStart"/>
      <w:r>
        <w:t>HomeGuard</w:t>
      </w:r>
      <w:proofErr w:type="spellEnd"/>
      <w:r>
        <w:t xml:space="preserve"> Granular Termiticide (GT)</w:t>
      </w:r>
      <w:bookmarkEnd w:id="166"/>
    </w:p>
    <w:p w:rsidR="00B964A6" w:rsidRDefault="0044348C">
      <w:r>
        <w:t>Standard: To AS 3660.1 Section 6.</w:t>
      </w:r>
    </w:p>
    <w:p w:rsidR="00B964A6" w:rsidRDefault="0044348C">
      <w:pPr>
        <w:pStyle w:val="Instructions"/>
      </w:pPr>
      <w:r>
        <w:t>A variety of perimeter cavity treatment options are available depending on the slab de</w:t>
      </w:r>
      <w:r>
        <w:t>sign.</w:t>
      </w:r>
    </w:p>
    <w:p w:rsidR="00B964A6" w:rsidRDefault="0044348C">
      <w:r>
        <w:t>Preparation: Make sure that the cavity is free from any large mortar ‘</w:t>
      </w:r>
      <w:proofErr w:type="spellStart"/>
      <w:r>
        <w:t>dags</w:t>
      </w:r>
      <w:proofErr w:type="spellEnd"/>
      <w:r>
        <w:t>’ and other objects which may act as a bridge for the termites through or across the protection zone.</w:t>
      </w:r>
    </w:p>
    <w:p w:rsidR="00B964A6" w:rsidRDefault="0044348C">
      <w:r>
        <w:t>Installation:</w:t>
      </w:r>
    </w:p>
    <w:p w:rsidR="00B964A6" w:rsidRDefault="0044348C">
      <w:pPr>
        <w:pStyle w:val="NormalIndent"/>
      </w:pPr>
      <w:r>
        <w:t>Provide a minimum 75 mm external masonry wall strip shieldin</w:t>
      </w:r>
      <w:r>
        <w:t>g height above finished ground level.</w:t>
      </w:r>
    </w:p>
    <w:p w:rsidR="00B964A6" w:rsidRDefault="0044348C">
      <w:pPr>
        <w:pStyle w:val="NormalIndent"/>
      </w:pPr>
      <w:r>
        <w:t xml:space="preserve">Pour </w:t>
      </w:r>
      <w:proofErr w:type="spellStart"/>
      <w:r>
        <w:t>HomeGuard</w:t>
      </w:r>
      <w:proofErr w:type="spellEnd"/>
      <w:r>
        <w:t xml:space="preserve"> GT granules into the wall cavity to a minimum of 40 mm in height.</w:t>
      </w:r>
    </w:p>
    <w:p w:rsidR="00B964A6" w:rsidRDefault="0044348C">
      <w:pPr>
        <w:pStyle w:val="NormalIndent"/>
      </w:pPr>
      <w:r>
        <w:t xml:space="preserve">Adhere a strip of </w:t>
      </w:r>
      <w:proofErr w:type="spellStart"/>
      <w:r>
        <w:t>HomeGuard</w:t>
      </w:r>
      <w:proofErr w:type="spellEnd"/>
      <w:r>
        <w:t xml:space="preserve"> PB to the course of bricks underneath the weep hole area, using either </w:t>
      </w:r>
      <w:proofErr w:type="spellStart"/>
      <w:r>
        <w:t>Termiflex</w:t>
      </w:r>
      <w:proofErr w:type="spellEnd"/>
      <w:r>
        <w:t xml:space="preserve"> or other adhesive, to manufa</w:t>
      </w:r>
      <w:r>
        <w:t>cturer’s recommendations. Define the inspection zone by extending the strip from the face of the brickwork and penetrate 35 mm to 50 mm into the granules.</w:t>
      </w:r>
    </w:p>
    <w:p w:rsidR="00B964A6" w:rsidRDefault="0044348C">
      <w:pPr>
        <w:pStyle w:val="Heading3"/>
      </w:pPr>
      <w:bookmarkStart w:id="169" w:name="h-96335-content"/>
      <w:bookmarkStart w:id="170" w:name="f-96335-content"/>
      <w:bookmarkEnd w:id="167"/>
      <w:bookmarkEnd w:id="168"/>
      <w:r>
        <w:t>Completion</w:t>
      </w:r>
      <w:bookmarkEnd w:id="169"/>
    </w:p>
    <w:p w:rsidR="00B964A6" w:rsidRDefault="0044348C">
      <w:pPr>
        <w:pStyle w:val="Heading4"/>
      </w:pPr>
      <w:bookmarkStart w:id="171" w:name="h-119716-1"/>
      <w:bookmarkStart w:id="172" w:name="f-119716-1"/>
      <w:bookmarkStart w:id="173" w:name="f-119716"/>
      <w:bookmarkEnd w:id="170"/>
      <w:r>
        <w:t>Termite management system notice</w:t>
      </w:r>
      <w:bookmarkEnd w:id="171"/>
    </w:p>
    <w:p w:rsidR="00B964A6" w:rsidRDefault="0044348C">
      <w:r>
        <w:t>General: Permanently fix a durable notice in a prominent location to BCA B1.4(</w:t>
      </w:r>
      <w:proofErr w:type="spellStart"/>
      <w:r>
        <w:t>i</w:t>
      </w:r>
      <w:proofErr w:type="spellEnd"/>
      <w:r>
        <w:t>)(ii) or BCA 3.1.4.4 and AS 3660.1 Appendix A.</w:t>
      </w:r>
    </w:p>
    <w:p w:rsidR="00B964A6" w:rsidRDefault="0044348C">
      <w:pPr>
        <w:pStyle w:val="Instructions"/>
      </w:pPr>
      <w:r>
        <w:t xml:space="preserve">This sign is nominated in the </w:t>
      </w:r>
      <w:r>
        <w:rPr>
          <w:i/>
        </w:rPr>
        <w:t>0581 Signage</w:t>
      </w:r>
      <w:r>
        <w:t xml:space="preserve"> </w:t>
      </w:r>
      <w:proofErr w:type="spellStart"/>
      <w:r>
        <w:t>worksection</w:t>
      </w:r>
      <w:proofErr w:type="spellEnd"/>
      <w:r>
        <w:t xml:space="preserve"> for statutory signs. If the </w:t>
      </w:r>
      <w:r>
        <w:rPr>
          <w:i/>
        </w:rPr>
        <w:t>0581 Signage</w:t>
      </w:r>
      <w:r>
        <w:t xml:space="preserve"> </w:t>
      </w:r>
      <w:proofErr w:type="spellStart"/>
      <w:r>
        <w:t>worksection</w:t>
      </w:r>
      <w:proofErr w:type="spellEnd"/>
      <w:r>
        <w:t xml:space="preserve"> is included in the pro</w:t>
      </w:r>
      <w:r>
        <w:t>ject specification delete and cross refer as appropriate.</w:t>
      </w:r>
    </w:p>
    <w:p w:rsidR="00B964A6" w:rsidRDefault="0044348C">
      <w:pPr>
        <w:pStyle w:val="Heading4"/>
      </w:pPr>
      <w:bookmarkStart w:id="174" w:name="h-119767-1"/>
      <w:bookmarkStart w:id="175" w:name="f-119767-1"/>
      <w:bookmarkStart w:id="176" w:name="f-119767"/>
      <w:bookmarkEnd w:id="172"/>
      <w:bookmarkEnd w:id="173"/>
      <w:r>
        <w:t>Waste materials</w:t>
      </w:r>
      <w:bookmarkEnd w:id="174"/>
    </w:p>
    <w:p w:rsidR="00B964A6" w:rsidRDefault="0044348C">
      <w:r>
        <w:t>Progressive cleaning: Make sure no waste materials which could attract termites remain on the site.</w:t>
      </w:r>
    </w:p>
    <w:p w:rsidR="00B964A6" w:rsidRDefault="0044348C">
      <w:pPr>
        <w:pStyle w:val="Heading4"/>
      </w:pPr>
      <w:bookmarkStart w:id="177" w:name="h-119736-1"/>
      <w:bookmarkStart w:id="178" w:name="f-119736-1"/>
      <w:bookmarkStart w:id="179" w:name="f-119736"/>
      <w:bookmarkEnd w:id="175"/>
      <w:bookmarkEnd w:id="176"/>
      <w:r>
        <w:t>Warranties</w:t>
      </w:r>
      <w:bookmarkEnd w:id="177"/>
    </w:p>
    <w:p w:rsidR="00B964A6" w:rsidRDefault="0044348C">
      <w:r>
        <w:t>Type: Renewable.</w:t>
      </w:r>
    </w:p>
    <w:p w:rsidR="00B964A6" w:rsidRDefault="0044348C">
      <w:r>
        <w:lastRenderedPageBreak/>
        <w:t xml:space="preserve">Minimum period: </w:t>
      </w:r>
      <w:proofErr w:type="gramStart"/>
      <w:r>
        <w:t>1 year</w:t>
      </w:r>
      <w:proofErr w:type="gramEnd"/>
      <w:r>
        <w:t xml:space="preserve"> warranty renewal for 50 years or the design life of the structure.</w:t>
      </w:r>
    </w:p>
    <w:p w:rsidR="00B964A6" w:rsidRDefault="0044348C">
      <w:r>
        <w:t xml:space="preserve">Form of warranty: Conditional upon annual inspection of the property to AS 3660.2 by a </w:t>
      </w:r>
      <w:proofErr w:type="spellStart"/>
      <w:r>
        <w:t>HomeGuard</w:t>
      </w:r>
      <w:proofErr w:type="spellEnd"/>
      <w:r>
        <w:t xml:space="preserve"> accredited pest management company.</w:t>
      </w:r>
    </w:p>
    <w:p w:rsidR="00B964A6" w:rsidRDefault="0044348C">
      <w:pPr>
        <w:pStyle w:val="Instructions"/>
      </w:pPr>
      <w:r>
        <w:t>The form(s) required should be pr</w:t>
      </w:r>
      <w:r>
        <w:t>ovided as part of the contract documentation.</w:t>
      </w:r>
    </w:p>
    <w:p w:rsidR="00B964A6" w:rsidRDefault="0044348C">
      <w:pPr>
        <w:pStyle w:val="Heading4"/>
      </w:pPr>
      <w:bookmarkStart w:id="180" w:name="h-119744-1"/>
      <w:bookmarkStart w:id="181" w:name="f-119744-1"/>
      <w:bookmarkStart w:id="182" w:name="f-119744"/>
      <w:bookmarkEnd w:id="178"/>
      <w:bookmarkEnd w:id="179"/>
      <w:r>
        <w:t>Certificate of installation</w:t>
      </w:r>
      <w:bookmarkEnd w:id="180"/>
    </w:p>
    <w:p w:rsidR="00B964A6" w:rsidRDefault="0044348C">
      <w:r>
        <w:t>General: To AS 3660.1 Appendix A.</w:t>
      </w:r>
    </w:p>
    <w:p w:rsidR="00B964A6" w:rsidRDefault="0044348C">
      <w:pPr>
        <w:pStyle w:val="Heading4"/>
      </w:pPr>
      <w:bookmarkStart w:id="183" w:name="h-119760-1"/>
      <w:bookmarkStart w:id="184" w:name="f-119760-1"/>
      <w:bookmarkStart w:id="185" w:name="f-119760"/>
      <w:bookmarkEnd w:id="181"/>
      <w:bookmarkEnd w:id="182"/>
      <w:r>
        <w:t>Completion inspection</w:t>
      </w:r>
      <w:bookmarkEnd w:id="183"/>
    </w:p>
    <w:p w:rsidR="00B964A6" w:rsidRDefault="0044348C">
      <w:r>
        <w:t>Report: At the end of the defects liability period, inspect the termite management systems and prepare a report on their effic</w:t>
      </w:r>
      <w:r>
        <w:t>acy and status.</w:t>
      </w:r>
    </w:p>
    <w:p w:rsidR="00B964A6" w:rsidRDefault="0044348C">
      <w:pPr>
        <w:pStyle w:val="Instructions"/>
      </w:pPr>
      <w:r>
        <w:t xml:space="preserve">Annual inspection is recommended. Accordingly, there should be one at the end of the normal </w:t>
      </w:r>
      <w:proofErr w:type="gramStart"/>
      <w:r>
        <w:t>12 month</w:t>
      </w:r>
      <w:proofErr w:type="gramEnd"/>
      <w:r>
        <w:t xml:space="preserve"> defects liability period.</w:t>
      </w:r>
    </w:p>
    <w:p w:rsidR="00B964A6" w:rsidRDefault="0044348C">
      <w:pPr>
        <w:pStyle w:val="Heading2"/>
      </w:pPr>
      <w:bookmarkStart w:id="186" w:name="h-68073-content"/>
      <w:bookmarkStart w:id="187" w:name="f-68073-content"/>
      <w:bookmarkStart w:id="188" w:name="f-68073"/>
      <w:bookmarkEnd w:id="184"/>
      <w:bookmarkEnd w:id="185"/>
      <w:r>
        <w:t>Selections</w:t>
      </w:r>
      <w:bookmarkEnd w:id="186"/>
    </w:p>
    <w:p w:rsidR="00B964A6" w:rsidRDefault="0044348C">
      <w:pPr>
        <w:pStyle w:val="Instructions"/>
      </w:pPr>
      <w:bookmarkStart w:id="189" w:name="f-99936-2"/>
      <w:bookmarkStart w:id="190" w:name="f-99936"/>
      <w:bookmarkEnd w:id="187"/>
      <w:bookmarkEnd w:id="188"/>
      <w:r>
        <w:rPr>
          <w:b/>
        </w:rPr>
        <w:t>Schedules</w:t>
      </w:r>
      <w:r>
        <w:t xml:space="preserve"> are a way of documenting a selection of proprietary or generic products or systems by their </w:t>
      </w:r>
      <w:r>
        <w:t>properties. Indicate their locations here and/or on the drawings. Refer to NATSPEC </w:t>
      </w:r>
      <w:proofErr w:type="spellStart"/>
      <w:r>
        <w:t>TECHnote</w:t>
      </w:r>
      <w:proofErr w:type="spellEnd"/>
      <w:r>
        <w:t> GEN 024 for guidance on using and editing schedules.</w:t>
      </w:r>
    </w:p>
    <w:p w:rsidR="00B964A6" w:rsidRDefault="0044348C">
      <w:pPr>
        <w:pStyle w:val="Heading3"/>
      </w:pPr>
      <w:bookmarkStart w:id="191" w:name="h-73616-content"/>
      <w:bookmarkStart w:id="192" w:name="f-73616-content"/>
      <w:bookmarkEnd w:id="189"/>
      <w:bookmarkEnd w:id="190"/>
      <w:r>
        <w:t>Schedule</w:t>
      </w:r>
      <w:bookmarkEnd w:id="191"/>
    </w:p>
    <w:p w:rsidR="00B964A6" w:rsidRDefault="0044348C">
      <w:pPr>
        <w:pStyle w:val="Heading4"/>
      </w:pPr>
      <w:bookmarkStart w:id="193" w:name="h-119759-1"/>
      <w:bookmarkStart w:id="194" w:name="f-119759-1"/>
      <w:bookmarkStart w:id="195" w:name="f-119759"/>
      <w:bookmarkEnd w:id="192"/>
      <w:r>
        <w:t>Termite management systems schedule</w:t>
      </w:r>
      <w:bookmarkEnd w:id="193"/>
    </w:p>
    <w:tbl>
      <w:tblPr>
        <w:tblStyle w:val="NATSPECTable"/>
        <w:tblW w:w="5000" w:type="pct"/>
        <w:tblLook w:val="0600" w:firstRow="0" w:lastRow="0" w:firstColumn="0" w:lastColumn="0" w:noHBand="1" w:noVBand="1"/>
      </w:tblPr>
      <w:tblGrid>
        <w:gridCol w:w="2350"/>
        <w:gridCol w:w="2267"/>
        <w:gridCol w:w="2267"/>
        <w:gridCol w:w="2267"/>
      </w:tblGrid>
      <w:tr w:rsidR="00B964A6">
        <w:trPr>
          <w:tblHeader/>
        </w:trPr>
        <w:tc>
          <w:tcPr>
            <w:tcW w:w="2500" w:type="dxa"/>
          </w:tcPr>
          <w:p w:rsidR="00B964A6" w:rsidRDefault="0044348C">
            <w:pPr>
              <w:pStyle w:val="Tabletitle"/>
            </w:pPr>
            <w:r>
              <w:t>Property</w:t>
            </w:r>
          </w:p>
        </w:tc>
        <w:tc>
          <w:tcPr>
            <w:tcW w:w="2500" w:type="dxa"/>
          </w:tcPr>
          <w:p w:rsidR="00B964A6" w:rsidRDefault="0044348C">
            <w:pPr>
              <w:pStyle w:val="Tabletitle"/>
            </w:pPr>
            <w:r>
              <w:t>TB1</w:t>
            </w:r>
          </w:p>
        </w:tc>
        <w:tc>
          <w:tcPr>
            <w:tcW w:w="2500" w:type="dxa"/>
          </w:tcPr>
          <w:p w:rsidR="00B964A6" w:rsidRDefault="0044348C">
            <w:pPr>
              <w:pStyle w:val="Tabletitle"/>
            </w:pPr>
            <w:r>
              <w:t>TB2</w:t>
            </w:r>
          </w:p>
        </w:tc>
        <w:tc>
          <w:tcPr>
            <w:tcW w:w="2500" w:type="dxa"/>
          </w:tcPr>
          <w:p w:rsidR="00B964A6" w:rsidRDefault="0044348C">
            <w:pPr>
              <w:pStyle w:val="Tabletitle"/>
            </w:pPr>
            <w:r>
              <w:t>TB3</w:t>
            </w:r>
          </w:p>
        </w:tc>
      </w:tr>
      <w:tr w:rsidR="00B964A6">
        <w:tc>
          <w:tcPr>
            <w:tcW w:w="2500" w:type="dxa"/>
          </w:tcPr>
          <w:p w:rsidR="00B964A6" w:rsidRDefault="0044348C">
            <w:pPr>
              <w:pStyle w:val="Tabletext"/>
            </w:pPr>
            <w:r>
              <w:t>Location</w:t>
            </w:r>
          </w:p>
        </w:tc>
        <w:tc>
          <w:tcPr>
            <w:tcW w:w="2500" w:type="dxa"/>
          </w:tcPr>
          <w:p w:rsidR="00B964A6" w:rsidRDefault="00B964A6"/>
        </w:tc>
        <w:tc>
          <w:tcPr>
            <w:tcW w:w="2500" w:type="dxa"/>
          </w:tcPr>
          <w:p w:rsidR="00B964A6" w:rsidRDefault="00B964A6"/>
        </w:tc>
        <w:tc>
          <w:tcPr>
            <w:tcW w:w="2500" w:type="dxa"/>
          </w:tcPr>
          <w:p w:rsidR="00B964A6" w:rsidRDefault="00B964A6"/>
        </w:tc>
      </w:tr>
      <w:tr w:rsidR="00B964A6">
        <w:tc>
          <w:tcPr>
            <w:tcW w:w="2500" w:type="dxa"/>
          </w:tcPr>
          <w:p w:rsidR="00B964A6" w:rsidRDefault="0044348C">
            <w:pPr>
              <w:pStyle w:val="Tabletext"/>
            </w:pPr>
            <w:r>
              <w:t>Under slabs</w:t>
            </w:r>
          </w:p>
        </w:tc>
        <w:tc>
          <w:tcPr>
            <w:tcW w:w="2500" w:type="dxa"/>
          </w:tcPr>
          <w:p w:rsidR="00B964A6" w:rsidRDefault="00B964A6"/>
        </w:tc>
        <w:tc>
          <w:tcPr>
            <w:tcW w:w="2500" w:type="dxa"/>
          </w:tcPr>
          <w:p w:rsidR="00B964A6" w:rsidRDefault="00B964A6"/>
        </w:tc>
        <w:tc>
          <w:tcPr>
            <w:tcW w:w="2500" w:type="dxa"/>
          </w:tcPr>
          <w:p w:rsidR="00B964A6" w:rsidRDefault="00B964A6"/>
        </w:tc>
      </w:tr>
      <w:tr w:rsidR="00B964A6">
        <w:tc>
          <w:tcPr>
            <w:tcW w:w="2500" w:type="dxa"/>
          </w:tcPr>
          <w:p w:rsidR="00B964A6" w:rsidRDefault="0044348C">
            <w:pPr>
              <w:pStyle w:val="Tabletext"/>
            </w:pPr>
            <w:r>
              <w:t>Slab penetrations</w:t>
            </w:r>
          </w:p>
        </w:tc>
        <w:tc>
          <w:tcPr>
            <w:tcW w:w="2500" w:type="dxa"/>
          </w:tcPr>
          <w:p w:rsidR="00B964A6" w:rsidRDefault="00B964A6"/>
        </w:tc>
        <w:tc>
          <w:tcPr>
            <w:tcW w:w="2500" w:type="dxa"/>
          </w:tcPr>
          <w:p w:rsidR="00B964A6" w:rsidRDefault="00B964A6"/>
        </w:tc>
        <w:tc>
          <w:tcPr>
            <w:tcW w:w="2500" w:type="dxa"/>
          </w:tcPr>
          <w:p w:rsidR="00B964A6" w:rsidRDefault="00B964A6"/>
        </w:tc>
      </w:tr>
      <w:tr w:rsidR="00B964A6">
        <w:tc>
          <w:tcPr>
            <w:tcW w:w="2500" w:type="dxa"/>
          </w:tcPr>
          <w:p w:rsidR="00B964A6" w:rsidRDefault="0044348C">
            <w:pPr>
              <w:pStyle w:val="Tabletext"/>
            </w:pPr>
            <w:r>
              <w:t>Slab control joints and footing/slab joints</w:t>
            </w:r>
          </w:p>
        </w:tc>
        <w:tc>
          <w:tcPr>
            <w:tcW w:w="2500" w:type="dxa"/>
          </w:tcPr>
          <w:p w:rsidR="00B964A6" w:rsidRDefault="00B964A6"/>
        </w:tc>
        <w:tc>
          <w:tcPr>
            <w:tcW w:w="2500" w:type="dxa"/>
          </w:tcPr>
          <w:p w:rsidR="00B964A6" w:rsidRDefault="00B964A6"/>
        </w:tc>
        <w:tc>
          <w:tcPr>
            <w:tcW w:w="2500" w:type="dxa"/>
          </w:tcPr>
          <w:p w:rsidR="00B964A6" w:rsidRDefault="00B964A6"/>
        </w:tc>
      </w:tr>
      <w:tr w:rsidR="00B964A6">
        <w:tc>
          <w:tcPr>
            <w:tcW w:w="2500" w:type="dxa"/>
          </w:tcPr>
          <w:p w:rsidR="00B964A6" w:rsidRDefault="0044348C">
            <w:pPr>
              <w:pStyle w:val="Tabletext"/>
            </w:pPr>
            <w:r>
              <w:t>Building perimeters</w:t>
            </w:r>
          </w:p>
        </w:tc>
        <w:tc>
          <w:tcPr>
            <w:tcW w:w="2500" w:type="dxa"/>
          </w:tcPr>
          <w:p w:rsidR="00B964A6" w:rsidRDefault="00B964A6"/>
        </w:tc>
        <w:tc>
          <w:tcPr>
            <w:tcW w:w="2500" w:type="dxa"/>
          </w:tcPr>
          <w:p w:rsidR="00B964A6" w:rsidRDefault="00B964A6"/>
        </w:tc>
        <w:tc>
          <w:tcPr>
            <w:tcW w:w="2500" w:type="dxa"/>
          </w:tcPr>
          <w:p w:rsidR="00B964A6" w:rsidRDefault="00B964A6"/>
        </w:tc>
      </w:tr>
    </w:tbl>
    <w:p w:rsidR="00B964A6" w:rsidRDefault="0044348C">
      <w:r>
        <w:t> </w:t>
      </w:r>
    </w:p>
    <w:p w:rsidR="00B964A6" w:rsidRDefault="0044348C">
      <w:pPr>
        <w:pStyle w:val="Instructions"/>
      </w:pPr>
      <w:r>
        <w:t>Refer to AS 3660.1 to assist in making appropriate selections.</w:t>
      </w:r>
    </w:p>
    <w:p w:rsidR="00B964A6" w:rsidRDefault="0044348C">
      <w:pPr>
        <w:pStyle w:val="Instructions"/>
      </w:pPr>
      <w:r>
        <w:t xml:space="preserve">TB1, TB2, TB3: These designate each instance of type or location of the item scheduled. Edit to align with the project's codes or tags. Edit codes in the </w:t>
      </w:r>
      <w:r>
        <w:rPr>
          <w:b/>
        </w:rPr>
        <w:t>Schedule</w:t>
      </w:r>
      <w:r>
        <w:t xml:space="preserve"> to match those on drawings.</w:t>
      </w:r>
    </w:p>
    <w:p w:rsidR="00B964A6" w:rsidRDefault="0044348C">
      <w:pPr>
        <w:pStyle w:val="Instructions"/>
      </w:pPr>
      <w:r>
        <w:t>Location: e.g. Raised timber floors, Concrete slabs on ground.</w:t>
      </w:r>
    </w:p>
    <w:p w:rsidR="00B964A6" w:rsidRDefault="0044348C">
      <w:pPr>
        <w:pStyle w:val="Instructions"/>
      </w:pPr>
      <w:r>
        <w:t>Un</w:t>
      </w:r>
      <w:r>
        <w:t xml:space="preserve">der slabs: e.g. </w:t>
      </w:r>
      <w:proofErr w:type="spellStart"/>
      <w:r>
        <w:t>HomeGuard</w:t>
      </w:r>
      <w:proofErr w:type="spellEnd"/>
      <w:r>
        <w:t xml:space="preserve"> TMB.</w:t>
      </w:r>
    </w:p>
    <w:p w:rsidR="00B964A6" w:rsidRDefault="0044348C">
      <w:pPr>
        <w:pStyle w:val="Instructions"/>
      </w:pPr>
      <w:r>
        <w:t xml:space="preserve">Slab penetrations: e.g. </w:t>
      </w:r>
      <w:proofErr w:type="spellStart"/>
      <w:r>
        <w:t>HomeGuard</w:t>
      </w:r>
      <w:proofErr w:type="spellEnd"/>
      <w:r>
        <w:t xml:space="preserve"> TMB, </w:t>
      </w:r>
      <w:proofErr w:type="spellStart"/>
      <w:r>
        <w:t>HomeGuard</w:t>
      </w:r>
      <w:proofErr w:type="spellEnd"/>
      <w:r>
        <w:t xml:space="preserve"> Collars 40, 50, 80, 100 mm.</w:t>
      </w:r>
    </w:p>
    <w:p w:rsidR="00B964A6" w:rsidRDefault="0044348C">
      <w:pPr>
        <w:pStyle w:val="Instructions"/>
      </w:pPr>
      <w:r>
        <w:t xml:space="preserve">Slab control joints and footing/slab joints: e.g. </w:t>
      </w:r>
      <w:proofErr w:type="spellStart"/>
      <w:r>
        <w:t>HomeGuard</w:t>
      </w:r>
      <w:proofErr w:type="spellEnd"/>
      <w:r>
        <w:t xml:space="preserve"> TMB.</w:t>
      </w:r>
    </w:p>
    <w:p w:rsidR="00B964A6" w:rsidRDefault="0044348C">
      <w:pPr>
        <w:pStyle w:val="Instructions"/>
      </w:pPr>
      <w:r>
        <w:t xml:space="preserve">Building perimeters: e.g. Chemical spray. </w:t>
      </w:r>
      <w:proofErr w:type="spellStart"/>
      <w:r>
        <w:t>HomeGuard</w:t>
      </w:r>
      <w:proofErr w:type="spellEnd"/>
      <w:r>
        <w:t xml:space="preserve"> DPC.</w:t>
      </w:r>
    </w:p>
    <w:p w:rsidR="00B964A6" w:rsidRDefault="0044348C">
      <w:pPr>
        <w:pStyle w:val="InstructionsHeading4"/>
      </w:pPr>
      <w:bookmarkStart w:id="196" w:name="f-worksection-refdoc"/>
      <w:bookmarkEnd w:id="194"/>
      <w:bookmarkEnd w:id="195"/>
      <w:bookmarkEnd w:id="4"/>
      <w:r>
        <w:t>REFERENCED DOCUMENTS</w:t>
      </w:r>
    </w:p>
    <w:p w:rsidR="00B964A6" w:rsidRDefault="0044348C">
      <w:pPr>
        <w:pStyle w:val="Instructions"/>
      </w:pPr>
      <w:r>
        <w:rPr>
          <w:b/>
        </w:rPr>
        <w:t>The f</w:t>
      </w:r>
      <w:r>
        <w:rPr>
          <w:b/>
        </w:rPr>
        <w:t xml:space="preserve">ollowing documents are incorporated into this </w:t>
      </w:r>
      <w:proofErr w:type="spellStart"/>
      <w:r>
        <w:rPr>
          <w:b/>
        </w:rPr>
        <w:t>worksection</w:t>
      </w:r>
      <w:proofErr w:type="spellEnd"/>
      <w:r>
        <w:rPr>
          <w:b/>
        </w:rPr>
        <w:t xml:space="preserve"> by reference:</w:t>
      </w:r>
    </w:p>
    <w:p w:rsidR="00B964A6" w:rsidRDefault="0044348C">
      <w:pPr>
        <w:pStyle w:val="Standard1"/>
      </w:pPr>
      <w:r>
        <w:t>AS 2870</w:t>
      </w:r>
      <w:r>
        <w:tab/>
        <w:t>2011</w:t>
      </w:r>
      <w:r>
        <w:tab/>
        <w:t>Residential slabs and footings </w:t>
      </w:r>
    </w:p>
    <w:p w:rsidR="00B964A6" w:rsidRDefault="0044348C">
      <w:pPr>
        <w:pStyle w:val="Standard1"/>
      </w:pPr>
      <w:r>
        <w:t>AS/NZS 2904</w:t>
      </w:r>
      <w:r>
        <w:tab/>
        <w:t>1995</w:t>
      </w:r>
      <w:r>
        <w:tab/>
        <w:t>Damp-proof courses and flashings</w:t>
      </w:r>
    </w:p>
    <w:p w:rsidR="00B964A6" w:rsidRDefault="0044348C">
      <w:pPr>
        <w:pStyle w:val="Standard1"/>
      </w:pPr>
      <w:r>
        <w:t>AS 3660</w:t>
      </w:r>
      <w:r>
        <w:tab/>
      </w:r>
      <w:r>
        <w:tab/>
        <w:t>Termite management</w:t>
      </w:r>
    </w:p>
    <w:p w:rsidR="00B964A6" w:rsidRDefault="0044348C">
      <w:pPr>
        <w:pStyle w:val="Standard2"/>
      </w:pPr>
      <w:r>
        <w:t>AS 3660.1</w:t>
      </w:r>
      <w:r>
        <w:tab/>
        <w:t>2014</w:t>
      </w:r>
      <w:r>
        <w:tab/>
        <w:t>New building work</w:t>
      </w:r>
    </w:p>
    <w:p w:rsidR="00B964A6" w:rsidRDefault="0044348C">
      <w:pPr>
        <w:pStyle w:val="Standard2"/>
      </w:pPr>
      <w:r>
        <w:t>AS 3660.2</w:t>
      </w:r>
      <w:r>
        <w:tab/>
        <w:t>2017</w:t>
      </w:r>
      <w:r>
        <w:tab/>
        <w:t>In and around</w:t>
      </w:r>
      <w:r>
        <w:t xml:space="preserve"> existing buildings and structures</w:t>
      </w:r>
    </w:p>
    <w:p w:rsidR="00B964A6" w:rsidRDefault="0044348C">
      <w:pPr>
        <w:pStyle w:val="Standard2"/>
      </w:pPr>
      <w:r>
        <w:t>AS 3660.3</w:t>
      </w:r>
      <w:r>
        <w:tab/>
        <w:t>2014</w:t>
      </w:r>
      <w:r>
        <w:tab/>
        <w:t>Assessment criteria for termite management systems</w:t>
      </w:r>
    </w:p>
    <w:p w:rsidR="00B964A6" w:rsidRDefault="0044348C">
      <w:pPr>
        <w:pStyle w:val="Standard1"/>
      </w:pPr>
      <w:r>
        <w:t>BCA 3.1.4.4</w:t>
      </w:r>
      <w:r>
        <w:tab/>
        <w:t>2019</w:t>
      </w:r>
      <w:r>
        <w:tab/>
      </w:r>
      <w:r>
        <w:t>Acceptable construction - Site preparation - Termite risk management - Durable notices</w:t>
      </w:r>
    </w:p>
    <w:p w:rsidR="00B964A6" w:rsidRDefault="0044348C">
      <w:pPr>
        <w:pStyle w:val="Standard1"/>
      </w:pPr>
      <w:r>
        <w:t>BCA B1.4(</w:t>
      </w:r>
      <w:proofErr w:type="spellStart"/>
      <w:r>
        <w:t>i</w:t>
      </w:r>
      <w:proofErr w:type="spellEnd"/>
      <w:r>
        <w:t>)(ii)</w:t>
      </w:r>
      <w:r>
        <w:tab/>
        <w:t>2019</w:t>
      </w:r>
      <w:r>
        <w:tab/>
        <w:t>Structure - Structural provisions - Determination of structural resistance of materials and forms of construction</w:t>
      </w:r>
    </w:p>
    <w:p w:rsidR="00B964A6" w:rsidRDefault="0044348C">
      <w:pPr>
        <w:pStyle w:val="Standard1"/>
      </w:pPr>
      <w:r>
        <w:t>CMA-TT10051</w:t>
      </w:r>
      <w:r>
        <w:tab/>
        <w:t>2017</w:t>
      </w:r>
      <w:r>
        <w:tab/>
        <w:t xml:space="preserve">FMC </w:t>
      </w:r>
      <w:proofErr w:type="spellStart"/>
      <w:r>
        <w:t>HomeGuard</w:t>
      </w:r>
      <w:proofErr w:type="spellEnd"/>
      <w:r>
        <w:t>® DP</w:t>
      </w:r>
      <w:r>
        <w:t>C</w:t>
      </w:r>
    </w:p>
    <w:p w:rsidR="00B964A6" w:rsidRDefault="0044348C" w:rsidP="0044348C">
      <w:pPr>
        <w:pStyle w:val="Standard1"/>
      </w:pPr>
      <w:r>
        <w:t>CM40156</w:t>
      </w:r>
      <w:r>
        <w:tab/>
        <w:t>2019</w:t>
      </w:r>
      <w:r>
        <w:tab/>
        <w:t xml:space="preserve">FMC </w:t>
      </w:r>
      <w:proofErr w:type="spellStart"/>
      <w:r>
        <w:t>HomeGuard</w:t>
      </w:r>
      <w:proofErr w:type="spellEnd"/>
      <w:r>
        <w:t xml:space="preserve"> </w:t>
      </w:r>
      <w:proofErr w:type="spellStart"/>
      <w:r>
        <w:t>Protectacote</w:t>
      </w:r>
      <w:proofErr w:type="spellEnd"/>
      <w:r>
        <w:t xml:space="preserve"> Termite and Waterproofing Barrier</w:t>
      </w:r>
    </w:p>
    <w:p w:rsidR="00B964A6" w:rsidRDefault="0044348C" w:rsidP="0044348C">
      <w:pPr>
        <w:pStyle w:val="Standard1"/>
      </w:pPr>
      <w:r>
        <w:t>CM40175</w:t>
      </w:r>
      <w:r>
        <w:tab/>
        <w:t>2019</w:t>
      </w:r>
      <w:r>
        <w:tab/>
        <w:t xml:space="preserve">FMC </w:t>
      </w:r>
      <w:proofErr w:type="spellStart"/>
      <w:r>
        <w:t>HomeGuard</w:t>
      </w:r>
      <w:proofErr w:type="spellEnd"/>
      <w:r>
        <w:t>® Precision Termite Management System</w:t>
      </w:r>
    </w:p>
    <w:p w:rsidR="00B964A6" w:rsidRDefault="0044348C">
      <w:pPr>
        <w:pStyle w:val="Instructions"/>
      </w:pPr>
      <w:r>
        <w:rPr>
          <w:b/>
        </w:rPr>
        <w:t>The following documents</w:t>
      </w:r>
      <w:bookmarkStart w:id="197" w:name="_GoBack"/>
      <w:bookmarkEnd w:id="197"/>
      <w:r>
        <w:rPr>
          <w:b/>
        </w:rPr>
        <w:t xml:space="preserve"> are mentioned only in the </w:t>
      </w:r>
      <w:r>
        <w:rPr>
          <w:b/>
          <w:i/>
        </w:rPr>
        <w:t>Guidance</w:t>
      </w:r>
      <w:r>
        <w:rPr>
          <w:b/>
        </w:rPr>
        <w:t xml:space="preserve"> text:</w:t>
      </w:r>
    </w:p>
    <w:p w:rsidR="00B964A6" w:rsidRDefault="0044348C">
      <w:pPr>
        <w:pStyle w:val="Standard1"/>
      </w:pPr>
      <w:r>
        <w:t>AS 3600</w:t>
      </w:r>
      <w:r>
        <w:tab/>
        <w:t>2018</w:t>
      </w:r>
      <w:r>
        <w:tab/>
        <w:t>Concrete structures</w:t>
      </w:r>
    </w:p>
    <w:p w:rsidR="00B964A6" w:rsidRDefault="0044348C">
      <w:pPr>
        <w:pStyle w:val="Standard1"/>
      </w:pPr>
      <w:r>
        <w:t>AS 4349</w:t>
      </w:r>
      <w:r>
        <w:tab/>
      </w:r>
      <w:r>
        <w:tab/>
        <w:t>Inspectio</w:t>
      </w:r>
      <w:r>
        <w:t>n of buildings</w:t>
      </w:r>
    </w:p>
    <w:p w:rsidR="00B964A6" w:rsidRDefault="0044348C">
      <w:pPr>
        <w:pStyle w:val="Standard2"/>
      </w:pPr>
      <w:r>
        <w:t>AS 4349.3</w:t>
      </w:r>
      <w:r>
        <w:tab/>
        <w:t>2010</w:t>
      </w:r>
      <w:r>
        <w:tab/>
        <w:t>Timber pest inspection</w:t>
      </w:r>
    </w:p>
    <w:p w:rsidR="00B964A6" w:rsidRDefault="0044348C">
      <w:pPr>
        <w:pStyle w:val="Standard1"/>
      </w:pPr>
      <w:r>
        <w:t>BCA 3.1.4</w:t>
      </w:r>
      <w:r>
        <w:tab/>
        <w:t>2019</w:t>
      </w:r>
      <w:r>
        <w:tab/>
        <w:t>Acceptable construction - Site preparation - Termite risk management</w:t>
      </w:r>
    </w:p>
    <w:p w:rsidR="00B964A6" w:rsidRDefault="0044348C">
      <w:pPr>
        <w:pStyle w:val="Standard1"/>
      </w:pPr>
      <w:r>
        <w:t>BCA B1.4(</w:t>
      </w:r>
      <w:proofErr w:type="spellStart"/>
      <w:r>
        <w:t>i</w:t>
      </w:r>
      <w:proofErr w:type="spellEnd"/>
      <w:r>
        <w:t>)</w:t>
      </w:r>
      <w:r>
        <w:tab/>
        <w:t>2019</w:t>
      </w:r>
      <w:r>
        <w:tab/>
      </w:r>
      <w:r>
        <w:t>Structure - Structural provisions - Determination of structural resistance of materials and forms of construction</w:t>
      </w:r>
    </w:p>
    <w:p w:rsidR="00B964A6" w:rsidRDefault="0044348C">
      <w:pPr>
        <w:pStyle w:val="Standard1"/>
      </w:pPr>
      <w:r>
        <w:t>NATSPEC GEN 006</w:t>
      </w:r>
      <w:r>
        <w:tab/>
        <w:t>2007</w:t>
      </w:r>
      <w:r>
        <w:tab/>
        <w:t>Product specifying and substitution</w:t>
      </w:r>
    </w:p>
    <w:p w:rsidR="00B964A6" w:rsidRDefault="0044348C">
      <w:pPr>
        <w:pStyle w:val="Standard1"/>
      </w:pPr>
      <w:r>
        <w:t>NATSPEC GEN 024</w:t>
      </w:r>
      <w:r>
        <w:tab/>
        <w:t>2015</w:t>
      </w:r>
      <w:r>
        <w:tab/>
        <w:t>Using NATSPEC selections schedules</w:t>
      </w:r>
    </w:p>
    <w:p w:rsidR="00B964A6" w:rsidRDefault="0044348C">
      <w:pPr>
        <w:pStyle w:val="Standard1"/>
      </w:pPr>
      <w:r>
        <w:lastRenderedPageBreak/>
        <w:t>NATSPEC TR 01</w:t>
      </w:r>
      <w:r>
        <w:tab/>
        <w:t>2019</w:t>
      </w:r>
      <w:r>
        <w:tab/>
        <w:t>Specifying</w:t>
      </w:r>
      <w:r>
        <w:t xml:space="preserve"> ESD</w:t>
      </w:r>
    </w:p>
    <w:bookmarkEnd w:id="196"/>
    <w:sectPr w:rsidR="00B964A6" w:rsidSect="00E57BAC">
      <w:headerReference w:type="default" r:id="rId15"/>
      <w:footerReference w:type="even" r:id="rId16"/>
      <w:footerReference w:type="default" r:id="rId17"/>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44348C">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44348C">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01 GENERAL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0184p FMC HOMEGUARD termite management</w:t>
    </w:r>
    <w:r w:rsidR="007533D6">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348C"/>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964A6"/>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B134A"/>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348C"/>
    <w:pPr>
      <w:tabs>
        <w:tab w:val="left" w:pos="3969"/>
      </w:tabs>
      <w:spacing w:after="60"/>
    </w:pPr>
    <w:rPr>
      <w:rFonts w:ascii="Arial" w:hAnsi="Arial"/>
      <w:lang w:eastAsia="en-US"/>
    </w:rPr>
  </w:style>
  <w:style w:type="paragraph" w:styleId="Heading1">
    <w:name w:val="heading 1"/>
    <w:next w:val="Heading2"/>
    <w:qFormat/>
    <w:rsid w:val="0044348C"/>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44348C"/>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44348C"/>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44348C"/>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44348C"/>
    <w:pPr>
      <w:numPr>
        <w:ilvl w:val="4"/>
        <w:numId w:val="6"/>
      </w:numPr>
      <w:spacing w:before="240"/>
      <w:outlineLvl w:val="4"/>
    </w:pPr>
    <w:rPr>
      <w:sz w:val="22"/>
    </w:rPr>
  </w:style>
  <w:style w:type="paragraph" w:styleId="Heading6">
    <w:name w:val="heading 6"/>
    <w:basedOn w:val="Normal"/>
    <w:next w:val="Normal"/>
    <w:qFormat/>
    <w:rsid w:val="0044348C"/>
    <w:pPr>
      <w:numPr>
        <w:ilvl w:val="5"/>
        <w:numId w:val="6"/>
      </w:numPr>
      <w:spacing w:before="240"/>
      <w:outlineLvl w:val="5"/>
    </w:pPr>
    <w:rPr>
      <w:i/>
      <w:sz w:val="22"/>
    </w:rPr>
  </w:style>
  <w:style w:type="paragraph" w:styleId="Heading7">
    <w:name w:val="heading 7"/>
    <w:basedOn w:val="Normal"/>
    <w:next w:val="Normal"/>
    <w:qFormat/>
    <w:rsid w:val="0044348C"/>
    <w:pPr>
      <w:numPr>
        <w:ilvl w:val="6"/>
        <w:numId w:val="6"/>
      </w:numPr>
      <w:spacing w:before="240"/>
      <w:outlineLvl w:val="6"/>
    </w:pPr>
  </w:style>
  <w:style w:type="paragraph" w:styleId="Heading8">
    <w:name w:val="heading 8"/>
    <w:basedOn w:val="Normal"/>
    <w:next w:val="Normal"/>
    <w:qFormat/>
    <w:rsid w:val="0044348C"/>
    <w:pPr>
      <w:numPr>
        <w:ilvl w:val="7"/>
        <w:numId w:val="6"/>
      </w:numPr>
      <w:spacing w:before="240"/>
      <w:outlineLvl w:val="7"/>
    </w:pPr>
    <w:rPr>
      <w:i/>
    </w:rPr>
  </w:style>
  <w:style w:type="paragraph" w:styleId="Heading9">
    <w:name w:val="heading 9"/>
    <w:basedOn w:val="Normal"/>
    <w:next w:val="Normal"/>
    <w:qFormat/>
    <w:rsid w:val="0044348C"/>
    <w:pPr>
      <w:numPr>
        <w:ilvl w:val="8"/>
        <w:numId w:val="6"/>
      </w:numPr>
      <w:spacing w:before="240"/>
      <w:outlineLvl w:val="8"/>
    </w:pPr>
    <w:rPr>
      <w:i/>
    </w:rPr>
  </w:style>
  <w:style w:type="character" w:default="1" w:styleId="DefaultParagraphFont">
    <w:name w:val="Default Paragraph Font"/>
    <w:uiPriority w:val="1"/>
    <w:semiHidden/>
    <w:unhideWhenUsed/>
    <w:rsid w:val="004434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348C"/>
  </w:style>
  <w:style w:type="paragraph" w:styleId="Footer">
    <w:name w:val="footer"/>
    <w:rsid w:val="0044348C"/>
    <w:pPr>
      <w:tabs>
        <w:tab w:val="center" w:pos="4536"/>
        <w:tab w:val="right" w:pos="9072"/>
      </w:tabs>
    </w:pPr>
    <w:rPr>
      <w:rFonts w:ascii="Arial" w:hAnsi="Arial"/>
      <w:i/>
      <w:sz w:val="16"/>
      <w:szCs w:val="16"/>
      <w:lang w:eastAsia="en-US"/>
    </w:rPr>
  </w:style>
  <w:style w:type="paragraph" w:styleId="Header">
    <w:name w:val="header"/>
    <w:rsid w:val="0044348C"/>
    <w:pPr>
      <w:pBdr>
        <w:bottom w:val="single" w:sz="6" w:space="4" w:color="auto"/>
      </w:pBdr>
      <w:tabs>
        <w:tab w:val="right" w:pos="9072"/>
      </w:tabs>
      <w:spacing w:after="200"/>
    </w:pPr>
    <w:rPr>
      <w:rFonts w:ascii="Arial" w:hAnsi="Arial"/>
      <w:b/>
      <w:i/>
      <w:lang w:eastAsia="en-US"/>
    </w:rPr>
  </w:style>
  <w:style w:type="paragraph" w:styleId="NormalIndent">
    <w:name w:val="Normal Indent"/>
    <w:rsid w:val="0044348C"/>
    <w:pPr>
      <w:numPr>
        <w:numId w:val="5"/>
      </w:numPr>
      <w:tabs>
        <w:tab w:val="left" w:pos="210"/>
        <w:tab w:val="left" w:pos="3969"/>
      </w:tabs>
      <w:spacing w:after="60"/>
    </w:pPr>
    <w:rPr>
      <w:rFonts w:ascii="Arial" w:hAnsi="Arial"/>
      <w:lang w:eastAsia="en-US"/>
    </w:rPr>
  </w:style>
  <w:style w:type="paragraph" w:customStyle="1" w:styleId="Tabletext">
    <w:name w:val="Table text"/>
    <w:rsid w:val="0044348C"/>
    <w:rPr>
      <w:rFonts w:ascii="Arial" w:hAnsi="Arial"/>
      <w:lang w:eastAsia="en-US"/>
    </w:rPr>
  </w:style>
  <w:style w:type="paragraph" w:customStyle="1" w:styleId="Tabletitle">
    <w:name w:val="Table title"/>
    <w:rsid w:val="0044348C"/>
    <w:rPr>
      <w:rFonts w:ascii="Arial" w:hAnsi="Arial"/>
      <w:b/>
      <w:lang w:eastAsia="en-US"/>
    </w:rPr>
  </w:style>
  <w:style w:type="paragraph" w:customStyle="1" w:styleId="Tableindent">
    <w:name w:val="Table indent"/>
    <w:rsid w:val="0044348C"/>
    <w:pPr>
      <w:numPr>
        <w:numId w:val="4"/>
      </w:numPr>
      <w:tabs>
        <w:tab w:val="left" w:pos="85"/>
      </w:tabs>
    </w:pPr>
    <w:rPr>
      <w:rFonts w:ascii="Arial" w:hAnsi="Arial"/>
      <w:lang w:eastAsia="en-US"/>
    </w:rPr>
  </w:style>
  <w:style w:type="paragraph" w:customStyle="1" w:styleId="NormalIndent2">
    <w:name w:val="Normal Indent 2"/>
    <w:rsid w:val="0044348C"/>
    <w:pPr>
      <w:numPr>
        <w:numId w:val="3"/>
      </w:numPr>
      <w:tabs>
        <w:tab w:val="left" w:pos="420"/>
        <w:tab w:val="left" w:pos="3969"/>
      </w:tabs>
      <w:spacing w:after="60"/>
    </w:pPr>
    <w:rPr>
      <w:rFonts w:ascii="Arial" w:hAnsi="Arial"/>
      <w:lang w:eastAsia="en-US"/>
    </w:rPr>
  </w:style>
  <w:style w:type="paragraph" w:customStyle="1" w:styleId="NormalIndent3">
    <w:name w:val="Normal Indent 3"/>
    <w:rsid w:val="0044348C"/>
    <w:pPr>
      <w:numPr>
        <w:numId w:val="2"/>
      </w:numPr>
      <w:tabs>
        <w:tab w:val="left" w:pos="420"/>
      </w:tabs>
      <w:spacing w:after="60"/>
    </w:pPr>
    <w:rPr>
      <w:rFonts w:ascii="Arial" w:hAnsi="Arial"/>
      <w:lang w:eastAsia="en-US"/>
    </w:rPr>
  </w:style>
  <w:style w:type="character" w:styleId="Hyperlink">
    <w:name w:val="Hyperlink"/>
    <w:rsid w:val="0044348C"/>
    <w:rPr>
      <w:color w:val="0000FF"/>
      <w:u w:val="none"/>
      <w:bdr w:val="none" w:sz="0" w:space="0" w:color="auto"/>
    </w:rPr>
  </w:style>
  <w:style w:type="paragraph" w:customStyle="1" w:styleId="Guidancetabletext">
    <w:name w:val="Guidance table text"/>
    <w:basedOn w:val="Instructions"/>
    <w:rsid w:val="0044348C"/>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44348C"/>
    <w:rPr>
      <w:b/>
      <w:bCs/>
    </w:rPr>
  </w:style>
  <w:style w:type="character" w:customStyle="1" w:styleId="Italic">
    <w:name w:val="Italic"/>
    <w:rsid w:val="0044348C"/>
    <w:rPr>
      <w:i/>
      <w:iCs/>
    </w:rPr>
  </w:style>
  <w:style w:type="character" w:customStyle="1" w:styleId="Symbol">
    <w:name w:val="Symbol"/>
    <w:rsid w:val="0044348C"/>
    <w:rPr>
      <w:rFonts w:ascii="Symbol" w:hAnsi="Symbol"/>
    </w:rPr>
  </w:style>
  <w:style w:type="paragraph" w:customStyle="1" w:styleId="Instructions">
    <w:name w:val="Instructions"/>
    <w:basedOn w:val="Normal"/>
    <w:rsid w:val="0044348C"/>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44348C"/>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44348C"/>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44348C"/>
  </w:style>
  <w:style w:type="paragraph" w:customStyle="1" w:styleId="Tableindent2">
    <w:name w:val="Table indent 2"/>
    <w:rsid w:val="0044348C"/>
    <w:pPr>
      <w:numPr>
        <w:numId w:val="7"/>
      </w:numPr>
      <w:tabs>
        <w:tab w:val="left" w:pos="284"/>
      </w:tabs>
    </w:pPr>
    <w:rPr>
      <w:rFonts w:ascii="Arial" w:hAnsi="Arial"/>
      <w:lang w:eastAsia="en-US"/>
    </w:rPr>
  </w:style>
  <w:style w:type="paragraph" w:styleId="TOC1">
    <w:name w:val="toc 1"/>
    <w:basedOn w:val="Normal"/>
    <w:next w:val="Normal"/>
    <w:autoRedefine/>
    <w:semiHidden/>
    <w:rsid w:val="0044348C"/>
    <w:pPr>
      <w:tabs>
        <w:tab w:val="clear" w:pos="3969"/>
      </w:tabs>
    </w:pPr>
    <w:rPr>
      <w:b/>
    </w:rPr>
  </w:style>
  <w:style w:type="paragraph" w:styleId="TOC2">
    <w:name w:val="toc 2"/>
    <w:basedOn w:val="Normal"/>
    <w:next w:val="Normal"/>
    <w:autoRedefine/>
    <w:semiHidden/>
    <w:rsid w:val="0044348C"/>
    <w:pPr>
      <w:tabs>
        <w:tab w:val="clear" w:pos="3969"/>
      </w:tabs>
      <w:ind w:left="200"/>
    </w:pPr>
    <w:rPr>
      <w:b/>
    </w:rPr>
  </w:style>
  <w:style w:type="paragraph" w:customStyle="1" w:styleId="Instructionsindent2">
    <w:name w:val="Instructions indent 2"/>
    <w:rsid w:val="0044348C"/>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44348C"/>
    <w:rPr>
      <w:color w:val="993300"/>
    </w:rPr>
  </w:style>
  <w:style w:type="paragraph" w:customStyle="1" w:styleId="Promptindent">
    <w:name w:val="Prompt indent"/>
    <w:basedOn w:val="NormalIndent"/>
    <w:rsid w:val="0044348C"/>
    <w:pPr>
      <w:numPr>
        <w:numId w:val="9"/>
      </w:numPr>
    </w:pPr>
    <w:rPr>
      <w:color w:val="993300"/>
    </w:rPr>
  </w:style>
  <w:style w:type="paragraph" w:customStyle="1" w:styleId="Promptindent2">
    <w:name w:val="Prompt indent 2"/>
    <w:basedOn w:val="NormalIndent2"/>
    <w:rsid w:val="0044348C"/>
    <w:pPr>
      <w:numPr>
        <w:numId w:val="10"/>
      </w:numPr>
    </w:pPr>
    <w:rPr>
      <w:color w:val="993300"/>
    </w:rPr>
  </w:style>
  <w:style w:type="paragraph" w:customStyle="1" w:styleId="Standard1">
    <w:name w:val="Standard 1"/>
    <w:rsid w:val="0044348C"/>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44348C"/>
    <w:pPr>
      <w:tabs>
        <w:tab w:val="clear" w:pos="2835"/>
        <w:tab w:val="left" w:pos="3119"/>
      </w:tabs>
      <w:ind w:left="3119" w:hanging="3119"/>
    </w:pPr>
  </w:style>
  <w:style w:type="paragraph" w:customStyle="1" w:styleId="OptionalHeading3">
    <w:name w:val="Optional Heading 3"/>
    <w:basedOn w:val="Heading3"/>
    <w:qFormat/>
    <w:rsid w:val="0044348C"/>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44348C"/>
    <w:pPr>
      <w:shd w:val="clear" w:color="auto" w:fill="D9D9D9"/>
    </w:pPr>
    <w:rPr>
      <w:rFonts w:ascii="Calibri" w:hAnsi="Calibri"/>
      <w:vanish/>
      <w:color w:val="365F91"/>
    </w:rPr>
  </w:style>
  <w:style w:type="paragraph" w:customStyle="1" w:styleId="OptionalNormal">
    <w:name w:val="Optional Normal"/>
    <w:basedOn w:val="Normal"/>
    <w:qFormat/>
    <w:rsid w:val="0044348C"/>
    <w:pPr>
      <w:shd w:val="clear" w:color="auto" w:fill="D9D9D9"/>
    </w:pPr>
    <w:rPr>
      <w:rFonts w:ascii="Calibri" w:hAnsi="Calibri"/>
      <w:vanish/>
      <w:color w:val="365F91"/>
    </w:rPr>
  </w:style>
  <w:style w:type="paragraph" w:customStyle="1" w:styleId="OptionalNormalIndent">
    <w:name w:val="Optional Normal Indent"/>
    <w:rsid w:val="0044348C"/>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44348C"/>
    <w:pPr>
      <w:shd w:val="clear" w:color="auto" w:fill="D9D9D9"/>
    </w:pPr>
    <w:rPr>
      <w:rFonts w:ascii="Calibri" w:hAnsi="Calibri"/>
      <w:vanish/>
      <w:color w:val="365F91"/>
    </w:rPr>
  </w:style>
  <w:style w:type="paragraph" w:customStyle="1" w:styleId="OptionalTabletitle">
    <w:name w:val="Optional Table title"/>
    <w:basedOn w:val="Tabletitle"/>
    <w:qFormat/>
    <w:rsid w:val="0044348C"/>
    <w:pPr>
      <w:shd w:val="clear" w:color="auto" w:fill="D9D9D9"/>
    </w:pPr>
    <w:rPr>
      <w:rFonts w:ascii="Calibri" w:hAnsi="Calibri"/>
      <w:vanish/>
      <w:color w:val="365F91"/>
    </w:rPr>
  </w:style>
  <w:style w:type="paragraph" w:customStyle="1" w:styleId="OptionalPromptindent">
    <w:name w:val="Optional Prompt indent"/>
    <w:basedOn w:val="Promptindent"/>
    <w:rsid w:val="0044348C"/>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44348C"/>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44348C"/>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44348C"/>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character" w:styleId="FollowedHyperlink">
    <w:name w:val="FollowedHyperlink"/>
    <w:basedOn w:val="DefaultParagraphFont"/>
    <w:semiHidden/>
    <w:unhideWhenUsed/>
    <w:rsid w:val="004434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jas-anz.org/our-directory/codemark-certified-organisation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portal.apvma.gov.au/pubcri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mcaustralasia.com.au/pest-controllers/fmc-product-directory/homeguard/"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fmcaustralasia.com.au/contact-us/"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hyperlink" Target="http://www.jas-anz.org/our-directory/codemark-certified-organis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becca\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17</TotalTime>
  <Pages>8</Pages>
  <Words>3398</Words>
  <Characters>19369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22722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0184p FMC HOMEGUARD termite management</dc:title>
  <dc:subject>Oct 19</dc:subject>
  <dc:description>Document generated by PageSeeder.</dc:description>
  <cp:lastModifiedBy>Rebecca Cleaves</cp:lastModifiedBy>
  <cp:revision>2</cp:revision>
  <dcterms:created xsi:type="dcterms:W3CDTF">2019-10-01T23:24:00Z</dcterms:created>
  <dcterms:modified xsi:type="dcterms:W3CDTF">2019-10-01T23:34:00Z</dcterms:modified>
  <cp:category>01 GENERAL</cp:category>
</cp:coreProperties>
</file>