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6372F" w14:textId="77777777" w:rsidR="005662C1" w:rsidRDefault="001136C0">
      <w:pPr>
        <w:pStyle w:val="Heading1"/>
      </w:pPr>
      <w:bookmarkStart w:id="0" w:name="f-118853"/>
      <w:bookmarkStart w:id="1" w:name="h-118892-title"/>
      <w:bookmarkStart w:id="2" w:name="f-118892-title"/>
      <w:bookmarkStart w:id="3" w:name="f-118892"/>
      <w:bookmarkStart w:id="4" w:name="f-118853-worksection-current"/>
      <w:bookmarkEnd w:id="0"/>
      <w:r>
        <w:t>0453p RONDO in doors and access panels</w:t>
      </w:r>
      <w:bookmarkEnd w:id="1"/>
    </w:p>
    <w:p w14:paraId="12DFF618" w14:textId="77777777" w:rsidR="005662C1" w:rsidRDefault="001136C0">
      <w:pPr>
        <w:pStyle w:val="InstructionsHeading4"/>
      </w:pPr>
      <w:bookmarkStart w:id="5" w:name="f-118909-1"/>
      <w:bookmarkStart w:id="6" w:name="f-118909"/>
      <w:bookmarkEnd w:id="2"/>
      <w:bookmarkEnd w:id="3"/>
      <w:r>
        <w:t xml:space="preserve">Branded </w:t>
      </w:r>
      <w:proofErr w:type="spellStart"/>
      <w:r>
        <w:t>worksection</w:t>
      </w:r>
      <w:proofErr w:type="spellEnd"/>
    </w:p>
    <w:p w14:paraId="34F0BF66" w14:textId="77777777" w:rsidR="005662C1" w:rsidRDefault="001136C0">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r>
        <w:rPr>
          <w:b/>
        </w:rPr>
        <w:t>Rondo Building Services Pty Ltd</w:t>
      </w:r>
      <w:r>
        <w:t xml:space="preserve"> (the Product Partner) and may be used whilst the Product Partner is licensed to distribute it. The copyright remains with NATSPEC. As with all NATSPEC </w:t>
      </w:r>
      <w:proofErr w:type="spellStart"/>
      <w:r>
        <w:t>worksections</w:t>
      </w:r>
      <w:proofErr w:type="spellEnd"/>
      <w:r>
        <w:t xml:space="preserve">, it is the responsibility of the user to make sure it is completed appropriately for the project. The user should also review its applicability for local conditions and regulations. Check </w:t>
      </w:r>
      <w:hyperlink r:id="rId7" w:history="1">
        <w:r>
          <w:rPr>
            <w:rStyle w:val="Hyperlink"/>
          </w:rPr>
          <w:t>www.natspec.com.au</w:t>
        </w:r>
      </w:hyperlink>
      <w:r>
        <w:t xml:space="preserve"> for the latest updated version.</w:t>
      </w:r>
    </w:p>
    <w:p w14:paraId="12EB8D3D" w14:textId="77777777" w:rsidR="005662C1" w:rsidRDefault="001136C0">
      <w:pPr>
        <w:pStyle w:val="InstructionsHeading4"/>
      </w:pPr>
      <w:bookmarkStart w:id="7" w:name="f-2_118856-title"/>
      <w:bookmarkStart w:id="8" w:name="f-2_118856"/>
      <w:bookmarkEnd w:id="5"/>
      <w:bookmarkEnd w:id="6"/>
      <w:proofErr w:type="spellStart"/>
      <w:r>
        <w:t>Worksection</w:t>
      </w:r>
      <w:proofErr w:type="spellEnd"/>
      <w:r>
        <w:t xml:space="preserve"> abstract</w:t>
      </w:r>
    </w:p>
    <w:p w14:paraId="71962730" w14:textId="77777777" w:rsidR="005662C1" w:rsidRDefault="001136C0">
      <w:pPr>
        <w:pStyle w:val="Instructions"/>
      </w:pPr>
      <w:r>
        <w:t xml:space="preserve">This branded </w:t>
      </w:r>
      <w:proofErr w:type="spellStart"/>
      <w:r>
        <w:t>worksection</w:t>
      </w:r>
      <w:proofErr w:type="spellEnd"/>
      <w:r>
        <w:t xml:space="preserve"> </w:t>
      </w:r>
      <w:r>
        <w:rPr>
          <w:i/>
        </w:rPr>
        <w:t>Template</w:t>
      </w:r>
      <w:r>
        <w:t xml:space="preserve"> is applicable to the PANTHER</w:t>
      </w:r>
      <w:r>
        <w:rPr>
          <w:vertAlign w:val="superscript"/>
        </w:rPr>
        <w:t>®</w:t>
      </w:r>
      <w:r>
        <w:t xml:space="preserve"> range of access panels and frames supplied by RONDO and conventional door frames of metal and timber with flush panel and joinery doors of timber and various timber and plastic products. This </w:t>
      </w:r>
      <w:proofErr w:type="spellStart"/>
      <w:r>
        <w:t>worksection</w:t>
      </w:r>
      <w:proofErr w:type="spellEnd"/>
      <w:r>
        <w:t xml:space="preserve"> only covers some key generic requirements as the range of available products, performance requirements and design choices </w:t>
      </w:r>
      <w:proofErr w:type="gramStart"/>
      <w:r>
        <w:t>is</w:t>
      </w:r>
      <w:proofErr w:type="gramEnd"/>
      <w:r>
        <w:t xml:space="preserve"> so wide.</w:t>
      </w:r>
    </w:p>
    <w:p w14:paraId="286A47F6" w14:textId="77777777" w:rsidR="005662C1" w:rsidRDefault="001136C0">
      <w:pPr>
        <w:pStyle w:val="InstructionsHeading4"/>
      </w:pPr>
      <w:bookmarkStart w:id="9" w:name="f-99906-2"/>
      <w:bookmarkStart w:id="10" w:name="f-99906"/>
      <w:bookmarkEnd w:id="7"/>
      <w:bookmarkEnd w:id="8"/>
      <w:r>
        <w:rPr>
          <w:i/>
        </w:rPr>
        <w:t>Guidance</w:t>
      </w:r>
      <w:r>
        <w:t xml:space="preserve"> text</w:t>
      </w:r>
    </w:p>
    <w:p w14:paraId="10577506" w14:textId="77777777" w:rsidR="005662C1" w:rsidRDefault="001136C0">
      <w:pPr>
        <w:pStyle w:val="Instructions"/>
      </w:pPr>
      <w:r>
        <w:t xml:space="preserve">All text within these boxes is provided as guidance for developing this </w:t>
      </w:r>
      <w:proofErr w:type="spellStart"/>
      <w:r>
        <w:t>worksection</w:t>
      </w:r>
      <w:proofErr w:type="spellEnd"/>
      <w:r>
        <w:t xml:space="preserve">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14:paraId="063113B1" w14:textId="77777777" w:rsidR="005662C1" w:rsidRDefault="001136C0">
      <w:pPr>
        <w:pStyle w:val="OptionalHeading4"/>
      </w:pPr>
      <w:bookmarkStart w:id="11" w:name="f-99904-3"/>
      <w:bookmarkStart w:id="12" w:name="f-99904"/>
      <w:bookmarkEnd w:id="9"/>
      <w:bookmarkEnd w:id="10"/>
      <w:r>
        <w:rPr>
          <w:i/>
        </w:rPr>
        <w:t>Optional</w:t>
      </w:r>
      <w:r>
        <w:t xml:space="preserve"> style text</w:t>
      </w:r>
    </w:p>
    <w:p w14:paraId="23CD1CBC" w14:textId="77777777" w:rsidR="005662C1" w:rsidRDefault="001136C0">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14:paraId="0ED40AF4" w14:textId="77777777" w:rsidR="005662C1" w:rsidRDefault="001136C0">
      <w:pPr>
        <w:pStyle w:val="InstructionsHeading4"/>
      </w:pPr>
      <w:bookmarkStart w:id="13" w:name="f-118864-1"/>
      <w:bookmarkStart w:id="14" w:name="f-118864"/>
      <w:bookmarkEnd w:id="11"/>
      <w:bookmarkEnd w:id="12"/>
      <w:r>
        <w:t>Related material located elsewhere in NATSPEC</w:t>
      </w:r>
    </w:p>
    <w:p w14:paraId="77B4DE05" w14:textId="77777777" w:rsidR="005662C1" w:rsidRDefault="001136C0">
      <w:pPr>
        <w:pStyle w:val="Instructions"/>
      </w:pPr>
      <w:r>
        <w:t xml:space="preserve">If a listed </w:t>
      </w:r>
      <w:proofErr w:type="spellStart"/>
      <w:r>
        <w:t>worksection</w:t>
      </w:r>
      <w:proofErr w:type="spellEnd"/>
      <w:r>
        <w:t xml:space="preserve"> is not part of your subscription package and you wish to purchase it, contact NATSPEC.</w:t>
      </w:r>
    </w:p>
    <w:p w14:paraId="70B66C89" w14:textId="77777777" w:rsidR="005662C1" w:rsidRDefault="001136C0">
      <w:pPr>
        <w:pStyle w:val="Instructions"/>
      </w:pPr>
      <w:r>
        <w:t xml:space="preserve">Related material may be found in other </w:t>
      </w:r>
      <w:proofErr w:type="spellStart"/>
      <w:r>
        <w:t>worksections</w:t>
      </w:r>
      <w:proofErr w:type="spellEnd"/>
      <w:r>
        <w:t>. See for example:</w:t>
      </w:r>
    </w:p>
    <w:p w14:paraId="216EB464" w14:textId="77777777" w:rsidR="005662C1" w:rsidRDefault="001136C0">
      <w:pPr>
        <w:pStyle w:val="Instructionsindent"/>
      </w:pPr>
      <w:r>
        <w:rPr>
          <w:i/>
        </w:rPr>
        <w:t>0451 Windows and glazed doors</w:t>
      </w:r>
      <w:r>
        <w:t>.</w:t>
      </w:r>
    </w:p>
    <w:p w14:paraId="2F0B141B" w14:textId="77777777" w:rsidR="005662C1" w:rsidRDefault="001136C0">
      <w:pPr>
        <w:pStyle w:val="Instructionsindent"/>
      </w:pPr>
      <w:r>
        <w:rPr>
          <w:i/>
        </w:rPr>
        <w:t>0454 Overhead doors</w:t>
      </w:r>
      <w:r>
        <w:t xml:space="preserve"> for sectional and tilting overhead doors, roller shutters (including fire shutters), grilles and garage doors.</w:t>
      </w:r>
    </w:p>
    <w:p w14:paraId="570F16FD" w14:textId="77777777" w:rsidR="005662C1" w:rsidRDefault="001136C0">
      <w:pPr>
        <w:pStyle w:val="Instructionsindent"/>
      </w:pPr>
      <w:r>
        <w:rPr>
          <w:i/>
        </w:rPr>
        <w:t>0522p RONDO in partitions - framed and lined</w:t>
      </w:r>
      <w:r>
        <w:t>.</w:t>
      </w:r>
    </w:p>
    <w:p w14:paraId="78F1D72D" w14:textId="77777777" w:rsidR="005662C1" w:rsidRDefault="001136C0">
      <w:pPr>
        <w:pStyle w:val="Instructionsindent"/>
      </w:pPr>
      <w:r>
        <w:rPr>
          <w:i/>
        </w:rPr>
        <w:t>0531p RONDO in suspended ceilings – combined</w:t>
      </w:r>
      <w:r>
        <w:t>.</w:t>
      </w:r>
    </w:p>
    <w:p w14:paraId="70D8CF6F" w14:textId="77777777" w:rsidR="005662C1" w:rsidRDefault="001136C0">
      <w:pPr>
        <w:pStyle w:val="InstructionsHeading4"/>
      </w:pPr>
      <w:bookmarkStart w:id="15" w:name="f-118867-title"/>
      <w:bookmarkStart w:id="16" w:name="f-118867"/>
      <w:bookmarkEnd w:id="13"/>
      <w:bookmarkEnd w:id="14"/>
      <w:r>
        <w:t>Cross references</w:t>
      </w:r>
    </w:p>
    <w:p w14:paraId="489AB95A" w14:textId="77777777" w:rsidR="005662C1" w:rsidRDefault="001136C0">
      <w:pPr>
        <w:pStyle w:val="Instructions"/>
      </w:pPr>
      <w:proofErr w:type="spellStart"/>
      <w:r>
        <w:t>Worksections</w:t>
      </w:r>
      <w:proofErr w:type="spellEnd"/>
      <w:r>
        <w:t xml:space="preserve"> that cross reference this </w:t>
      </w:r>
      <w:proofErr w:type="spellStart"/>
      <w:r>
        <w:t>worksection</w:t>
      </w:r>
      <w:proofErr w:type="spellEnd"/>
      <w:r>
        <w:t xml:space="preserve"> are:</w:t>
      </w:r>
    </w:p>
    <w:p w14:paraId="72C59E6A" w14:textId="77777777" w:rsidR="005662C1" w:rsidRDefault="001136C0">
      <w:pPr>
        <w:pStyle w:val="Instructionsindent"/>
      </w:pPr>
      <w:r>
        <w:rPr>
          <w:i/>
        </w:rPr>
        <w:t>0531p RONDO in suspended ceilings – combined</w:t>
      </w:r>
      <w:r>
        <w:t>.</w:t>
      </w:r>
    </w:p>
    <w:p w14:paraId="225B37DA" w14:textId="77777777" w:rsidR="005662C1" w:rsidRDefault="001136C0">
      <w:pPr>
        <w:pStyle w:val="InstructionsHeading4"/>
      </w:pPr>
      <w:bookmarkStart w:id="17" w:name="f-118846-title"/>
      <w:bookmarkStart w:id="18" w:name="f-118846"/>
      <w:bookmarkEnd w:id="15"/>
      <w:bookmarkEnd w:id="16"/>
      <w:r>
        <w:t>Material not provided by RONDO</w:t>
      </w:r>
    </w:p>
    <w:p w14:paraId="207A7D0A" w14:textId="77777777" w:rsidR="005662C1" w:rsidRDefault="001136C0">
      <w:pPr>
        <w:pStyle w:val="Instructions"/>
      </w:pPr>
      <w:r>
        <w:t xml:space="preserve">This branded </w:t>
      </w:r>
      <w:proofErr w:type="spellStart"/>
      <w:r>
        <w:t>worksection</w:t>
      </w:r>
      <w:proofErr w:type="spellEnd"/>
      <w:r>
        <w:t xml:space="preserve"> includes generic material which may not be provided by the Product Partner including:</w:t>
      </w:r>
    </w:p>
    <w:p w14:paraId="161BB01E" w14:textId="77777777" w:rsidR="005662C1" w:rsidRDefault="001136C0">
      <w:pPr>
        <w:pStyle w:val="Instructionsindent"/>
      </w:pPr>
      <w:r>
        <w:t>Joinery doors, fire-resistant doors, automatic sliding door assemblies and revolving doors.</w:t>
      </w:r>
    </w:p>
    <w:p w14:paraId="3F402D50" w14:textId="77777777" w:rsidR="005662C1" w:rsidRDefault="001136C0">
      <w:pPr>
        <w:pStyle w:val="Instructionsindent"/>
      </w:pPr>
      <w:r>
        <w:t>Security and bushfire screens and doors.</w:t>
      </w:r>
    </w:p>
    <w:p w14:paraId="1C173BAB" w14:textId="77777777" w:rsidR="005662C1" w:rsidRDefault="001136C0">
      <w:pPr>
        <w:pStyle w:val="InstructionsHeading4"/>
      </w:pPr>
      <w:bookmarkStart w:id="19" w:name="f-118884-1"/>
      <w:bookmarkStart w:id="20" w:name="f-118884"/>
      <w:bookmarkEnd w:id="17"/>
      <w:bookmarkEnd w:id="18"/>
      <w:r>
        <w:t>Documenting this and related work</w:t>
      </w:r>
    </w:p>
    <w:p w14:paraId="4258CE49" w14:textId="77777777" w:rsidR="005662C1" w:rsidRDefault="001136C0">
      <w:pPr>
        <w:pStyle w:val="Instructions"/>
      </w:pPr>
      <w:r>
        <w:t xml:space="preserve">You may document </w:t>
      </w:r>
      <w:proofErr w:type="gramStart"/>
      <w:r>
        <w:t>this</w:t>
      </w:r>
      <w:proofErr w:type="gramEnd"/>
      <w:r>
        <w:t xml:space="preserve"> and related work as follows:</w:t>
      </w:r>
    </w:p>
    <w:p w14:paraId="63EEA514" w14:textId="77777777" w:rsidR="005662C1" w:rsidRDefault="001136C0">
      <w:pPr>
        <w:pStyle w:val="Instructionsindent"/>
      </w:pPr>
      <w:r>
        <w:t xml:space="preserve">Doors and access panels need comprehensive detailing and scheduling beyond the scope of this </w:t>
      </w:r>
      <w:proofErr w:type="spellStart"/>
      <w:r>
        <w:t>worksection</w:t>
      </w:r>
      <w:proofErr w:type="spellEnd"/>
      <w:r>
        <w:t>.</w:t>
      </w:r>
    </w:p>
    <w:p w14:paraId="553FD2F2" w14:textId="77777777" w:rsidR="005662C1" w:rsidRDefault="001136C0">
      <w:pPr>
        <w:pStyle w:val="Instructionsindent"/>
      </w:pPr>
      <w:r>
        <w:t>Bushfire protection: Depending on the level of construction to AS 3959 the doors should satisfy the construction requirements of AS 3959 and the NCC. See AS 3959 clause 3.7 for bushfire shutters and NATSPEC </w:t>
      </w:r>
      <w:proofErr w:type="spellStart"/>
      <w:r>
        <w:t>TECHnote</w:t>
      </w:r>
      <w:proofErr w:type="spellEnd"/>
      <w:r>
        <w:t> DES 018 for information on bushfire protection.</w:t>
      </w:r>
    </w:p>
    <w:p w14:paraId="0C8C7039" w14:textId="77777777" w:rsidR="005662C1" w:rsidRDefault="001136C0">
      <w:pPr>
        <w:pStyle w:val="Instructionsindent"/>
      </w:pPr>
      <w:r>
        <w:t xml:space="preserve">Document glazed joinery doors in </w:t>
      </w:r>
      <w:r>
        <w:rPr>
          <w:i/>
        </w:rPr>
        <w:t>0451 Windows and glazed doors</w:t>
      </w:r>
      <w:r>
        <w:t>.</w:t>
      </w:r>
    </w:p>
    <w:p w14:paraId="02B9FA2D" w14:textId="77777777" w:rsidR="005662C1" w:rsidRDefault="001136C0">
      <w:pPr>
        <w:pStyle w:val="Instructions"/>
      </w:pPr>
      <w:bookmarkStart w:id="21" w:name="f-104408-1"/>
      <w:bookmarkStart w:id="22" w:name="f-104408"/>
      <w:r>
        <w:t xml:space="preserve">The </w:t>
      </w:r>
      <w:r>
        <w:rPr>
          <w:i/>
        </w:rPr>
        <w:t>Normal</w:t>
      </w:r>
      <w:r>
        <w:t xml:space="preserve"> style text of this </w:t>
      </w:r>
      <w:proofErr w:type="spellStart"/>
      <w:r>
        <w:t>worksection</w:t>
      </w:r>
      <w:proofErr w:type="spellEnd"/>
      <w:r>
        <w:t> may refer to items as being documented elsewhere in the contract documentation. Make sure they are documented.</w:t>
      </w:r>
    </w:p>
    <w:p w14:paraId="33BF3E0E" w14:textId="77777777" w:rsidR="005662C1" w:rsidRDefault="001136C0">
      <w:pPr>
        <w:pStyle w:val="InstructionsHeading4"/>
      </w:pPr>
      <w:bookmarkStart w:id="23" w:name="f-118907-1"/>
      <w:bookmarkStart w:id="24" w:name="f-118907"/>
      <w:bookmarkEnd w:id="19"/>
      <w:bookmarkEnd w:id="20"/>
      <w:bookmarkEnd w:id="21"/>
      <w:bookmarkEnd w:id="22"/>
      <w:r>
        <w:t>Specifying ESD</w:t>
      </w:r>
    </w:p>
    <w:p w14:paraId="4ABC7149" w14:textId="77777777" w:rsidR="005662C1" w:rsidRDefault="001136C0">
      <w:pPr>
        <w:pStyle w:val="Instructions"/>
      </w:pPr>
      <w:r>
        <w:t>The following may be specified by retaining default text:</w:t>
      </w:r>
    </w:p>
    <w:p w14:paraId="3A52D1F7" w14:textId="77777777" w:rsidR="005662C1" w:rsidRDefault="001136C0">
      <w:pPr>
        <w:pStyle w:val="Instructionsindent"/>
      </w:pPr>
      <w:r>
        <w:t>Door seals to minimise air leakage when door is shut.</w:t>
      </w:r>
    </w:p>
    <w:p w14:paraId="164DBF68" w14:textId="77777777" w:rsidR="005662C1" w:rsidRDefault="001136C0">
      <w:pPr>
        <w:pStyle w:val="Instructionsindent"/>
      </w:pPr>
      <w:r>
        <w:t>Revolving doors to minimise heating and cooling losses from air movement.</w:t>
      </w:r>
    </w:p>
    <w:p w14:paraId="3FB4C7FB" w14:textId="77777777" w:rsidR="005662C1" w:rsidRDefault="001136C0">
      <w:pPr>
        <w:pStyle w:val="Instructions"/>
      </w:pPr>
      <w:r>
        <w:t>The following may be specified by including additional text:</w:t>
      </w:r>
    </w:p>
    <w:p w14:paraId="1568C1CD" w14:textId="77777777" w:rsidR="005662C1" w:rsidRDefault="001136C0">
      <w:pPr>
        <w:pStyle w:val="Instructionsindent"/>
      </w:pPr>
      <w:r>
        <w:t>Low VOC adhesives, stains and finishes.</w:t>
      </w:r>
    </w:p>
    <w:p w14:paraId="6EDF923D" w14:textId="77777777" w:rsidR="005662C1" w:rsidRDefault="001136C0">
      <w:pPr>
        <w:pStyle w:val="Instructionsindent"/>
      </w:pPr>
      <w:r>
        <w:t>Re-use of sal</w:t>
      </w:r>
      <w:bookmarkStart w:id="25" w:name="_GoBack"/>
      <w:bookmarkEnd w:id="25"/>
      <w:r>
        <w:t>vaged doors.</w:t>
      </w:r>
    </w:p>
    <w:p w14:paraId="11FA13EA" w14:textId="77777777" w:rsidR="005662C1" w:rsidRDefault="001136C0">
      <w:pPr>
        <w:pStyle w:val="Instructionsindent"/>
      </w:pPr>
      <w:r>
        <w:lastRenderedPageBreak/>
        <w:t>Recycled/reconstituted materials, e.g. paper honeycomb infill manufactured from post-consumer reclaimed cardboard.</w:t>
      </w:r>
    </w:p>
    <w:p w14:paraId="41DAC542" w14:textId="77777777" w:rsidR="005662C1" w:rsidRDefault="001136C0">
      <w:pPr>
        <w:pStyle w:val="Instructionsindent"/>
      </w:pPr>
      <w:r>
        <w:t xml:space="preserve">Frames and infills manufactured from </w:t>
      </w:r>
      <w:proofErr w:type="gramStart"/>
      <w:r>
        <w:t>off-cuts</w:t>
      </w:r>
      <w:proofErr w:type="gramEnd"/>
      <w:r>
        <w:t>, e.g. engineered, laminated or finger jointed members.</w:t>
      </w:r>
    </w:p>
    <w:p w14:paraId="00CE593C" w14:textId="77777777" w:rsidR="005662C1" w:rsidRDefault="001136C0">
      <w:pPr>
        <w:pStyle w:val="Instructionsindent"/>
      </w:pPr>
      <w:r>
        <w:t>Timber from a sustainable source.</w:t>
      </w:r>
    </w:p>
    <w:p w14:paraId="074207A0" w14:textId="77777777" w:rsidR="005662C1" w:rsidRDefault="001136C0">
      <w:pPr>
        <w:pStyle w:val="Instructions"/>
      </w:pPr>
      <w:r>
        <w:t>Refer to the NATSPEC </w:t>
      </w:r>
      <w:proofErr w:type="spellStart"/>
      <w:r>
        <w:t>TECHreport</w:t>
      </w:r>
      <w:proofErr w:type="spellEnd"/>
      <w:r>
        <w:t> TR 01 on specifying ESD.</w:t>
      </w:r>
    </w:p>
    <w:p w14:paraId="0B2B3AC7" w14:textId="77777777" w:rsidR="005662C1" w:rsidRDefault="001136C0">
      <w:pPr>
        <w:pStyle w:val="Heading2"/>
      </w:pPr>
      <w:bookmarkStart w:id="26" w:name="h-85531-content"/>
      <w:bookmarkStart w:id="27" w:name="f-85531-content"/>
      <w:bookmarkStart w:id="28" w:name="f-85531"/>
      <w:bookmarkEnd w:id="23"/>
      <w:bookmarkEnd w:id="24"/>
      <w:r>
        <w:t>General</w:t>
      </w:r>
      <w:bookmarkEnd w:id="26"/>
    </w:p>
    <w:p w14:paraId="147AA55F" w14:textId="77777777" w:rsidR="005662C1" w:rsidRDefault="001136C0">
      <w:pPr>
        <w:pStyle w:val="Instructions"/>
      </w:pPr>
      <w:bookmarkStart w:id="29" w:name="f-118838-1"/>
      <w:bookmarkStart w:id="30" w:name="f-118838"/>
      <w:bookmarkEnd w:id="27"/>
      <w:bookmarkEnd w:id="28"/>
      <w:r>
        <w:t>RONDO is a market leading manufacturer and supplier of wall and ceiling systems, and complementary accessories.</w:t>
      </w:r>
    </w:p>
    <w:p w14:paraId="4026EAC4" w14:textId="77777777" w:rsidR="005662C1" w:rsidRDefault="001136C0">
      <w:pPr>
        <w:pStyle w:val="Instructions"/>
      </w:pPr>
      <w:r>
        <w:t xml:space="preserve">RONDO </w:t>
      </w:r>
      <w:proofErr w:type="gramStart"/>
      <w:r>
        <w:t>is dedicated to providing</w:t>
      </w:r>
      <w:proofErr w:type="gramEnd"/>
      <w:r>
        <w:t xml:space="preserve"> the systems needed to realise visions effectively and in the most economical way possible, including systems where specific wind pressure, seismic design or acoustic design is to be accommodated.</w:t>
      </w:r>
    </w:p>
    <w:p w14:paraId="30093AB5" w14:textId="77777777" w:rsidR="005662C1" w:rsidRDefault="001136C0">
      <w:pPr>
        <w:pStyle w:val="Instructions"/>
      </w:pPr>
      <w:r>
        <w:t xml:space="preserve">RONDO’s commitment to providing market leading solutions, customer service and </w:t>
      </w:r>
      <w:proofErr w:type="gramStart"/>
      <w:r>
        <w:t>high quality</w:t>
      </w:r>
      <w:proofErr w:type="gramEnd"/>
      <w:r>
        <w:t xml:space="preserve"> products has led it to being behind the best buildings throughout the world.</w:t>
      </w:r>
    </w:p>
    <w:p w14:paraId="6D1DF749" w14:textId="77777777" w:rsidR="005662C1" w:rsidRDefault="001136C0">
      <w:pPr>
        <w:pStyle w:val="Heading3"/>
      </w:pPr>
      <w:bookmarkStart w:id="31" w:name="h-92121-content"/>
      <w:bookmarkStart w:id="32" w:name="f-92121-content"/>
      <w:bookmarkEnd w:id="29"/>
      <w:bookmarkEnd w:id="30"/>
      <w:r>
        <w:t>Responsibilities</w:t>
      </w:r>
      <w:bookmarkEnd w:id="31"/>
    </w:p>
    <w:p w14:paraId="31A49AF0" w14:textId="77777777" w:rsidR="005662C1" w:rsidRDefault="001136C0">
      <w:pPr>
        <w:pStyle w:val="Heading4"/>
      </w:pPr>
      <w:bookmarkStart w:id="33" w:name="h-118908-1"/>
      <w:bookmarkStart w:id="34" w:name="f-118908-1"/>
      <w:bookmarkStart w:id="35" w:name="f-118908"/>
      <w:bookmarkEnd w:id="32"/>
      <w:r>
        <w:t>General</w:t>
      </w:r>
      <w:bookmarkEnd w:id="33"/>
    </w:p>
    <w:p w14:paraId="12D8C6ED" w14:textId="77777777" w:rsidR="005662C1" w:rsidRDefault="001136C0">
      <w:r>
        <w:t>Requirement: Provide PANTHER</w:t>
      </w:r>
      <w:r>
        <w:rPr>
          <w:vertAlign w:val="superscript"/>
        </w:rPr>
        <w:t>®</w:t>
      </w:r>
      <w:r>
        <w:t xml:space="preserve"> access panels by RONDO and doors, frames, </w:t>
      </w:r>
      <w:proofErr w:type="spellStart"/>
      <w:r>
        <w:t>doorsets</w:t>
      </w:r>
      <w:proofErr w:type="spellEnd"/>
      <w:r>
        <w:t xml:space="preserve">, security screen doors and fire-resisting </w:t>
      </w:r>
      <w:proofErr w:type="spellStart"/>
      <w:r>
        <w:t>doorsets</w:t>
      </w:r>
      <w:proofErr w:type="spellEnd"/>
      <w:r>
        <w:t>, as documented.</w:t>
      </w:r>
    </w:p>
    <w:p w14:paraId="21542E7E" w14:textId="77777777" w:rsidR="005662C1" w:rsidRDefault="001136C0">
      <w:pPr>
        <w:pStyle w:val="Instructions"/>
      </w:pPr>
      <w:bookmarkStart w:id="36" w:name="f-99931-2"/>
      <w:bookmarkStart w:id="37" w:name="f-99931"/>
      <w:r>
        <w:rPr>
          <w:i/>
        </w:rPr>
        <w:t>Documented</w:t>
      </w:r>
      <w:r>
        <w:t xml:space="preserve"> is defined in </w:t>
      </w:r>
      <w:r>
        <w:rPr>
          <w:i/>
        </w:rPr>
        <w:t>0171 General requirements</w:t>
      </w:r>
      <w:r>
        <w:t xml:space="preserve"> as meaning contained in the contract documents.</w:t>
      </w:r>
    </w:p>
    <w:p w14:paraId="35885AAF" w14:textId="77777777" w:rsidR="005662C1" w:rsidRDefault="001136C0">
      <w:pPr>
        <w:pStyle w:val="Heading3"/>
      </w:pPr>
      <w:bookmarkStart w:id="38" w:name="h-80609-content"/>
      <w:bookmarkStart w:id="39" w:name="f-80609-content"/>
      <w:bookmarkEnd w:id="34"/>
      <w:bookmarkEnd w:id="35"/>
      <w:bookmarkEnd w:id="36"/>
      <w:bookmarkEnd w:id="37"/>
      <w:r>
        <w:t>Company contacts</w:t>
      </w:r>
      <w:bookmarkEnd w:id="38"/>
    </w:p>
    <w:p w14:paraId="4B0BCD48" w14:textId="77777777" w:rsidR="005662C1" w:rsidRDefault="001136C0">
      <w:pPr>
        <w:pStyle w:val="Heading4"/>
      </w:pPr>
      <w:bookmarkStart w:id="40" w:name="h-118818-1"/>
      <w:bookmarkStart w:id="41" w:name="f-118818-1"/>
      <w:bookmarkStart w:id="42" w:name="f-118818"/>
      <w:bookmarkEnd w:id="39"/>
      <w:r>
        <w:t>RONDO technical contacts</w:t>
      </w:r>
      <w:bookmarkEnd w:id="40"/>
    </w:p>
    <w:p w14:paraId="1ECF179A" w14:textId="77777777" w:rsidR="005662C1" w:rsidRDefault="001136C0">
      <w:r>
        <w:t xml:space="preserve">Website: </w:t>
      </w:r>
      <w:hyperlink r:id="rId9" w:history="1">
        <w:r>
          <w:rPr>
            <w:rStyle w:val="Hyperlink"/>
          </w:rPr>
          <w:t>www.rondo.com.au/contact-us/</w:t>
        </w:r>
      </w:hyperlink>
    </w:p>
    <w:p w14:paraId="09C93DA0" w14:textId="77777777" w:rsidR="005662C1" w:rsidRDefault="001136C0">
      <w:pPr>
        <w:pStyle w:val="Heading3"/>
      </w:pPr>
      <w:bookmarkStart w:id="43" w:name="h-67550-content"/>
      <w:bookmarkStart w:id="44" w:name="f-67550-content"/>
      <w:bookmarkEnd w:id="41"/>
      <w:bookmarkEnd w:id="42"/>
      <w:r>
        <w:t>Cross references</w:t>
      </w:r>
      <w:bookmarkEnd w:id="43"/>
    </w:p>
    <w:p w14:paraId="084DCBF7" w14:textId="77777777" w:rsidR="005662C1" w:rsidRDefault="001136C0">
      <w:pPr>
        <w:pStyle w:val="Heading4"/>
      </w:pPr>
      <w:bookmarkStart w:id="45" w:name="h-99933-4"/>
      <w:bookmarkStart w:id="46" w:name="f-99933-4"/>
      <w:bookmarkStart w:id="47" w:name="f-99933"/>
      <w:bookmarkEnd w:id="44"/>
      <w:r>
        <w:t>General</w:t>
      </w:r>
      <w:bookmarkEnd w:id="45"/>
    </w:p>
    <w:p w14:paraId="2B9675FC" w14:textId="77777777" w:rsidR="005662C1" w:rsidRDefault="001136C0">
      <w:r>
        <w:t>Requirement: Conform to the following:</w:t>
      </w:r>
    </w:p>
    <w:p w14:paraId="46390150" w14:textId="77777777" w:rsidR="005662C1" w:rsidRDefault="001136C0">
      <w:pPr>
        <w:pStyle w:val="NormalIndent"/>
      </w:pPr>
      <w:r>
        <w:rPr>
          <w:i/>
        </w:rPr>
        <w:t>0171 General requirements</w:t>
      </w:r>
      <w:r>
        <w:t>.</w:t>
      </w:r>
    </w:p>
    <w:p w14:paraId="13F43FD1" w14:textId="77777777" w:rsidR="005662C1" w:rsidRDefault="001136C0">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14:paraId="1C410208" w14:textId="77777777" w:rsidR="005662C1" w:rsidRDefault="001136C0">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xml:space="preserve">. It is not necessary to repeat them here. However, you may also wish to direct the contractor to other </w:t>
      </w:r>
      <w:proofErr w:type="spellStart"/>
      <w:r>
        <w:t>worksections</w:t>
      </w:r>
      <w:proofErr w:type="spellEnd"/>
      <w:r>
        <w:t xml:space="preserve"> where there may be work that is closely associated with this work.</w:t>
      </w:r>
    </w:p>
    <w:p w14:paraId="04F79CDD" w14:textId="77777777" w:rsidR="005662C1" w:rsidRDefault="001136C0">
      <w:pPr>
        <w:pStyle w:val="Instructions"/>
      </w:pPr>
      <w:r>
        <w:t xml:space="preserve">NATSPEC uses generic </w:t>
      </w:r>
      <w:proofErr w:type="spellStart"/>
      <w:r>
        <w:t>worksection</w:t>
      </w:r>
      <w:proofErr w:type="spellEnd"/>
      <w:r>
        <w:t xml:space="preserve"> titles, </w:t>
      </w:r>
      <w:proofErr w:type="gramStart"/>
      <w:r>
        <w:t>whether or not</w:t>
      </w:r>
      <w:proofErr w:type="gramEnd"/>
      <w:r>
        <w:t xml:space="preserve"> there are branded equivalents. If you use a branded </w:t>
      </w:r>
      <w:proofErr w:type="spellStart"/>
      <w:r>
        <w:t>worksection</w:t>
      </w:r>
      <w:proofErr w:type="spellEnd"/>
      <w:r>
        <w:t>, change the cross reference here.</w:t>
      </w:r>
    </w:p>
    <w:p w14:paraId="2A49875A" w14:textId="77777777" w:rsidR="005662C1" w:rsidRDefault="001136C0">
      <w:pPr>
        <w:pStyle w:val="NormalIndent"/>
      </w:pPr>
      <w:bookmarkStart w:id="48" w:name="f-85801-content3"/>
      <w:bookmarkStart w:id="49" w:name="f-85801"/>
      <w:bookmarkEnd w:id="46"/>
      <w:bookmarkEnd w:id="47"/>
      <w:proofErr w:type="gramStart"/>
      <w:r>
        <w:rPr>
          <w:i/>
        </w:rPr>
        <w:t>0185 Timber products,</w:t>
      </w:r>
      <w:proofErr w:type="gramEnd"/>
      <w:r>
        <w:rPr>
          <w:i/>
        </w:rPr>
        <w:t xml:space="preserve"> finishes and treatment</w:t>
      </w:r>
      <w:r>
        <w:t>.</w:t>
      </w:r>
    </w:p>
    <w:p w14:paraId="61DA62F5" w14:textId="77777777" w:rsidR="005662C1" w:rsidRDefault="001136C0">
      <w:pPr>
        <w:pStyle w:val="NormalIndent"/>
      </w:pPr>
      <w:r>
        <w:rPr>
          <w:i/>
        </w:rPr>
        <w:t>0455 Door hardware</w:t>
      </w:r>
      <w:r>
        <w:t>.</w:t>
      </w:r>
    </w:p>
    <w:p w14:paraId="121333FD" w14:textId="77777777" w:rsidR="005662C1" w:rsidRDefault="001136C0">
      <w:pPr>
        <w:pStyle w:val="Heading3"/>
      </w:pPr>
      <w:bookmarkStart w:id="50" w:name="h-85546-content"/>
      <w:bookmarkStart w:id="51" w:name="f-85546-content"/>
      <w:bookmarkStart w:id="52" w:name="f-85546"/>
      <w:bookmarkEnd w:id="48"/>
      <w:bookmarkEnd w:id="49"/>
      <w:r>
        <w:t>Standards</w:t>
      </w:r>
      <w:bookmarkEnd w:id="50"/>
    </w:p>
    <w:p w14:paraId="05BE225E" w14:textId="77777777" w:rsidR="005662C1" w:rsidRDefault="001136C0">
      <w:pPr>
        <w:pStyle w:val="Heading4"/>
      </w:pPr>
      <w:bookmarkStart w:id="53" w:name="h-179744-1"/>
      <w:bookmarkStart w:id="54" w:name="f-179744-1"/>
      <w:bookmarkStart w:id="55" w:name="f-179744"/>
      <w:bookmarkEnd w:id="51"/>
      <w:bookmarkEnd w:id="52"/>
      <w:r>
        <w:t>General</w:t>
      </w:r>
      <w:bookmarkEnd w:id="53"/>
    </w:p>
    <w:p w14:paraId="6A391F20" w14:textId="77777777" w:rsidR="005662C1" w:rsidRDefault="001136C0">
      <w:r>
        <w:t>Timber and composite doors: To AS 2688.</w:t>
      </w:r>
    </w:p>
    <w:p w14:paraId="2C6C0A8F" w14:textId="77777777" w:rsidR="005662C1" w:rsidRDefault="001136C0">
      <w:pPr>
        <w:pStyle w:val="Heading3"/>
      </w:pPr>
      <w:bookmarkStart w:id="56" w:name="h-97151-content"/>
      <w:bookmarkStart w:id="57" w:name="f-97151-content"/>
      <w:bookmarkStart w:id="58" w:name="f-97151"/>
      <w:bookmarkEnd w:id="54"/>
      <w:bookmarkEnd w:id="55"/>
      <w:r>
        <w:t>Manufacturer's documents</w:t>
      </w:r>
      <w:bookmarkEnd w:id="56"/>
    </w:p>
    <w:p w14:paraId="47DDD40F" w14:textId="77777777" w:rsidR="005662C1" w:rsidRDefault="001136C0">
      <w:pPr>
        <w:pStyle w:val="Heading4"/>
      </w:pPr>
      <w:bookmarkStart w:id="59" w:name="h-118904-1"/>
      <w:bookmarkStart w:id="60" w:name="f-118904-1"/>
      <w:bookmarkStart w:id="61" w:name="f-118904"/>
      <w:bookmarkEnd w:id="57"/>
      <w:bookmarkEnd w:id="58"/>
      <w:r>
        <w:t>Technical manuals</w:t>
      </w:r>
      <w:bookmarkEnd w:id="59"/>
    </w:p>
    <w:p w14:paraId="241D2190" w14:textId="77777777" w:rsidR="005662C1" w:rsidRDefault="001136C0">
      <w:r>
        <w:t xml:space="preserve">Resources: </w:t>
      </w:r>
      <w:hyperlink r:id="rId10" w:history="1">
        <w:r>
          <w:rPr>
            <w:rStyle w:val="Hyperlink"/>
          </w:rPr>
          <w:t>www.rondo.com.au/resources</w:t>
        </w:r>
      </w:hyperlink>
    </w:p>
    <w:p w14:paraId="0C9D4A30" w14:textId="77777777" w:rsidR="005662C1" w:rsidRDefault="001136C0">
      <w:r>
        <w:t xml:space="preserve">Products: </w:t>
      </w:r>
      <w:hyperlink r:id="rId11" w:history="1">
        <w:r>
          <w:rPr>
            <w:rStyle w:val="Hyperlink"/>
          </w:rPr>
          <w:t>www.rondo.com.au/products/access-panels/panther-access-panels/</w:t>
        </w:r>
      </w:hyperlink>
    </w:p>
    <w:p w14:paraId="0933C1BF" w14:textId="77777777" w:rsidR="005662C1" w:rsidRDefault="001136C0">
      <w:r>
        <w:t xml:space="preserve">Product Manuals: </w:t>
      </w:r>
      <w:hyperlink r:id="rId12" w:history="1">
        <w:r>
          <w:rPr>
            <w:rStyle w:val="Hyperlink"/>
          </w:rPr>
          <w:t>www.rondo.com.au/resources/installation/product-manuals/</w:t>
        </w:r>
      </w:hyperlink>
    </w:p>
    <w:p w14:paraId="219C799B" w14:textId="77777777" w:rsidR="005662C1" w:rsidRDefault="001136C0">
      <w:pPr>
        <w:pStyle w:val="Heading3"/>
      </w:pPr>
      <w:bookmarkStart w:id="62" w:name="h-88684-content"/>
      <w:bookmarkStart w:id="63" w:name="f-88684-content"/>
      <w:bookmarkEnd w:id="60"/>
      <w:bookmarkEnd w:id="61"/>
      <w:r>
        <w:t>Interpretation</w:t>
      </w:r>
      <w:bookmarkEnd w:id="62"/>
    </w:p>
    <w:p w14:paraId="0AF1F226" w14:textId="77777777" w:rsidR="005662C1" w:rsidRDefault="001136C0">
      <w:pPr>
        <w:pStyle w:val="Heading4"/>
      </w:pPr>
      <w:bookmarkStart w:id="64" w:name="h-86116-content1"/>
      <w:bookmarkStart w:id="65" w:name="f-86116-content1"/>
      <w:bookmarkStart w:id="66" w:name="f-86116"/>
      <w:bookmarkEnd w:id="63"/>
      <w:r>
        <w:t>Definitions</w:t>
      </w:r>
      <w:bookmarkEnd w:id="64"/>
    </w:p>
    <w:p w14:paraId="7EE3502D" w14:textId="77777777" w:rsidR="005662C1" w:rsidRDefault="001136C0">
      <w:r>
        <w:t xml:space="preserve">General: For the purposes of this </w:t>
      </w:r>
      <w:proofErr w:type="spellStart"/>
      <w:r>
        <w:t>worksection</w:t>
      </w:r>
      <w:proofErr w:type="spellEnd"/>
      <w:r>
        <w:t xml:space="preserve"> the definitions given in AS 2688 and the following apply:</w:t>
      </w:r>
    </w:p>
    <w:p w14:paraId="7187CD46" w14:textId="77777777" w:rsidR="005662C1" w:rsidRDefault="001136C0">
      <w:pPr>
        <w:pStyle w:val="NormalIndent"/>
      </w:pPr>
      <w:bookmarkStart w:id="67" w:name="f-179745-term"/>
      <w:bookmarkStart w:id="68" w:name="f-179745"/>
      <w:r>
        <w:t xml:space="preserve">Fire-resisting </w:t>
      </w:r>
      <w:proofErr w:type="spellStart"/>
      <w:r>
        <w:t>doorset</w:t>
      </w:r>
      <w:proofErr w:type="spellEnd"/>
      <w:r>
        <w:t xml:space="preserve">: A </w:t>
      </w:r>
      <w:proofErr w:type="spellStart"/>
      <w:r>
        <w:t>doorset</w:t>
      </w:r>
      <w:proofErr w:type="spellEnd"/>
      <w:r>
        <w:t xml:space="preserve"> which retains its integrity, provides insulation and limits, if required, the transmittance of radiation in a fire.</w:t>
      </w:r>
    </w:p>
    <w:p w14:paraId="01DAEB3F" w14:textId="77777777" w:rsidR="005662C1" w:rsidRDefault="001136C0">
      <w:pPr>
        <w:pStyle w:val="NormalIndent"/>
      </w:pPr>
      <w:bookmarkStart w:id="69" w:name="f-179745-definition"/>
      <w:bookmarkStart w:id="70" w:name="f-179746-term"/>
      <w:bookmarkStart w:id="71" w:name="f-179746"/>
      <w:bookmarkEnd w:id="67"/>
      <w:bookmarkEnd w:id="68"/>
      <w:bookmarkEnd w:id="69"/>
      <w:r>
        <w:t>Smoke-</w:t>
      </w:r>
      <w:proofErr w:type="spellStart"/>
      <w:r>
        <w:t>doorset</w:t>
      </w:r>
      <w:proofErr w:type="spellEnd"/>
      <w:r>
        <w:t xml:space="preserve">: A </w:t>
      </w:r>
      <w:proofErr w:type="spellStart"/>
      <w:r>
        <w:t>doorset</w:t>
      </w:r>
      <w:proofErr w:type="spellEnd"/>
      <w:r>
        <w:t xml:space="preserve"> which restricts the passage of smoke.</w:t>
      </w:r>
    </w:p>
    <w:p w14:paraId="467F8A41" w14:textId="77777777" w:rsidR="005662C1" w:rsidRDefault="001136C0">
      <w:pPr>
        <w:pStyle w:val="Instructions"/>
      </w:pPr>
      <w:bookmarkStart w:id="72" w:name="f-179746-definition"/>
      <w:bookmarkEnd w:id="70"/>
      <w:bookmarkEnd w:id="71"/>
      <w:bookmarkEnd w:id="72"/>
      <w:r>
        <w:t xml:space="preserve">Edit the </w:t>
      </w:r>
      <w:r>
        <w:rPr>
          <w:b/>
        </w:rPr>
        <w:t>Definitions</w:t>
      </w:r>
      <w:r>
        <w:t xml:space="preserve"> subclause to suit the project or delete if not required. List alphabetically.</w:t>
      </w:r>
    </w:p>
    <w:p w14:paraId="25E7CC90" w14:textId="77777777" w:rsidR="005662C1" w:rsidRDefault="001136C0">
      <w:pPr>
        <w:pStyle w:val="Heading3"/>
      </w:pPr>
      <w:bookmarkStart w:id="73" w:name="h-93472-content"/>
      <w:bookmarkStart w:id="74" w:name="f-93472-content"/>
      <w:bookmarkEnd w:id="65"/>
      <w:bookmarkEnd w:id="66"/>
      <w:r>
        <w:lastRenderedPageBreak/>
        <w:t>Submissions</w:t>
      </w:r>
      <w:bookmarkEnd w:id="73"/>
    </w:p>
    <w:p w14:paraId="489F7ED6" w14:textId="77777777" w:rsidR="005662C1" w:rsidRDefault="001136C0">
      <w:pPr>
        <w:pStyle w:val="Heading4"/>
      </w:pPr>
      <w:bookmarkStart w:id="75" w:name="h-118858-1"/>
      <w:bookmarkStart w:id="76" w:name="f-118858-1"/>
      <w:bookmarkStart w:id="77" w:name="f-118858"/>
      <w:bookmarkEnd w:id="74"/>
      <w:r>
        <w:t>Operation and maintenance manuals</w:t>
      </w:r>
      <w:bookmarkEnd w:id="75"/>
    </w:p>
    <w:p w14:paraId="29D1BF5F" w14:textId="77777777" w:rsidR="005662C1" w:rsidRDefault="001136C0">
      <w:r>
        <w:t>Recommendations: Submit the manufacturer’s published recommendations for service use.</w:t>
      </w:r>
    </w:p>
    <w:p w14:paraId="6EA75B01" w14:textId="77777777" w:rsidR="005662C1" w:rsidRDefault="001136C0">
      <w:pPr>
        <w:pStyle w:val="Heading4"/>
      </w:pPr>
      <w:bookmarkStart w:id="78" w:name="h-67155-content1"/>
      <w:bookmarkStart w:id="79" w:name="f-67155-content1"/>
      <w:bookmarkStart w:id="80" w:name="f-67155"/>
      <w:bookmarkEnd w:id="76"/>
      <w:bookmarkEnd w:id="77"/>
      <w:r>
        <w:t>Products and materials</w:t>
      </w:r>
      <w:bookmarkEnd w:id="78"/>
    </w:p>
    <w:p w14:paraId="255B17BF" w14:textId="77777777" w:rsidR="005662C1" w:rsidRDefault="001136C0">
      <w:pPr>
        <w:pStyle w:val="Instructions"/>
      </w:pPr>
      <w:bookmarkStart w:id="81" w:name="f-100491-1"/>
      <w:bookmarkStart w:id="82" w:name="f-100491"/>
      <w:bookmarkStart w:id="83" w:name="f-67155-content2"/>
      <w:bookmarkEnd w:id="79"/>
      <w:r>
        <w:rPr>
          <w:i/>
        </w:rPr>
        <w:t>0171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p w14:paraId="32AAC0E5" w14:textId="77777777" w:rsidR="005662C1" w:rsidRDefault="001136C0">
      <w:bookmarkStart w:id="84" w:name="f-67155-content3"/>
      <w:bookmarkEnd w:id="81"/>
      <w:bookmarkEnd w:id="82"/>
      <w:bookmarkEnd w:id="83"/>
      <w:r>
        <w:t>Type tests: Submit results, as follows:</w:t>
      </w:r>
    </w:p>
    <w:p w14:paraId="5BB6E81B" w14:textId="77777777" w:rsidR="005662C1" w:rsidRDefault="001136C0">
      <w:pPr>
        <w:pStyle w:val="NormalIndent"/>
      </w:pPr>
      <w:r>
        <w:t xml:space="preserve">Fire-resisting and smoke </w:t>
      </w:r>
      <w:proofErr w:type="spellStart"/>
      <w:r>
        <w:t>doorsets</w:t>
      </w:r>
      <w:proofErr w:type="spellEnd"/>
      <w:r>
        <w:t>.</w:t>
      </w:r>
    </w:p>
    <w:p w14:paraId="12F348A0" w14:textId="77777777" w:rsidR="005662C1" w:rsidRDefault="001136C0">
      <w:pPr>
        <w:pStyle w:val="NormalIndent"/>
      </w:pPr>
      <w:r>
        <w:t xml:space="preserve">Acoustic performance of </w:t>
      </w:r>
      <w:proofErr w:type="spellStart"/>
      <w:r>
        <w:t>doorsets</w:t>
      </w:r>
      <w:proofErr w:type="spellEnd"/>
      <w:r>
        <w:t>.</w:t>
      </w:r>
    </w:p>
    <w:p w14:paraId="1A35DC6C" w14:textId="77777777" w:rsidR="005662C1" w:rsidRDefault="001136C0">
      <w:pPr>
        <w:pStyle w:val="Heading4"/>
      </w:pPr>
      <w:bookmarkStart w:id="85" w:name="h-118872-1"/>
      <w:bookmarkStart w:id="86" w:name="f-118872-1"/>
      <w:bookmarkStart w:id="87" w:name="f-118872"/>
      <w:bookmarkEnd w:id="80"/>
      <w:bookmarkEnd w:id="84"/>
      <w:r>
        <w:t>Samples</w:t>
      </w:r>
      <w:bookmarkEnd w:id="85"/>
    </w:p>
    <w:p w14:paraId="1F55DADA" w14:textId="77777777" w:rsidR="005662C1" w:rsidRDefault="001136C0">
      <w:r>
        <w:t>General: Submit 2 samples as follows:</w:t>
      </w:r>
    </w:p>
    <w:p w14:paraId="3BB998D7" w14:textId="77777777" w:rsidR="005662C1" w:rsidRDefault="001136C0">
      <w:pPr>
        <w:pStyle w:val="NormalIndent"/>
      </w:pPr>
      <w:r>
        <w:t>Colour range from prefinished production material (e.g. anodised or organic coated extrusions and sheet). Following the colour selection, submit 5 sets of samples showing the colour range.</w:t>
      </w:r>
    </w:p>
    <w:p w14:paraId="5A293A0F" w14:textId="77777777" w:rsidR="005662C1" w:rsidRDefault="001136C0">
      <w:pPr>
        <w:pStyle w:val="NormalIndent"/>
      </w:pPr>
      <w:r>
        <w:t>Door manufacturer’s standard hardware items.</w:t>
      </w:r>
    </w:p>
    <w:p w14:paraId="7AA53600" w14:textId="77777777" w:rsidR="005662C1" w:rsidRDefault="001136C0">
      <w:pPr>
        <w:pStyle w:val="NormalIndent"/>
      </w:pPr>
      <w:r>
        <w:t>Finishes to prepared surfaces.</w:t>
      </w:r>
    </w:p>
    <w:p w14:paraId="2F159510" w14:textId="77777777" w:rsidR="005662C1" w:rsidRDefault="001136C0">
      <w:pPr>
        <w:pStyle w:val="NormalIndent"/>
      </w:pPr>
      <w:r>
        <w:t>Joints using proposed techniques.</w:t>
      </w:r>
    </w:p>
    <w:p w14:paraId="6A04526A" w14:textId="77777777" w:rsidR="005662C1" w:rsidRDefault="001136C0">
      <w:pPr>
        <w:pStyle w:val="NormalIndent"/>
      </w:pPr>
      <w:r>
        <w:t>Proposed sections for frames, louvres and slats.</w:t>
      </w:r>
    </w:p>
    <w:p w14:paraId="42DA90E9" w14:textId="77777777" w:rsidR="005662C1" w:rsidRDefault="001136C0">
      <w:pPr>
        <w:pStyle w:val="Heading4"/>
      </w:pPr>
      <w:bookmarkStart w:id="88" w:name="h-118880-1"/>
      <w:bookmarkStart w:id="89" w:name="f-118880-1"/>
      <w:bookmarkStart w:id="90" w:name="f-118880"/>
      <w:bookmarkEnd w:id="86"/>
      <w:bookmarkEnd w:id="87"/>
      <w:r>
        <w:t>Warranty</w:t>
      </w:r>
      <w:bookmarkEnd w:id="88"/>
    </w:p>
    <w:p w14:paraId="55F623C5" w14:textId="77777777" w:rsidR="005662C1" w:rsidRDefault="001136C0">
      <w:r>
        <w:t>Requirement: Submit RONDO warranty.</w:t>
      </w:r>
    </w:p>
    <w:p w14:paraId="5EC71056" w14:textId="77777777" w:rsidR="005662C1" w:rsidRDefault="001136C0">
      <w:pPr>
        <w:pStyle w:val="Heading3"/>
      </w:pPr>
      <w:bookmarkStart w:id="91" w:name="h-94158-content"/>
      <w:bookmarkStart w:id="92" w:name="f-94158-content"/>
      <w:bookmarkEnd w:id="89"/>
      <w:bookmarkEnd w:id="90"/>
      <w:r>
        <w:t>Inspection</w:t>
      </w:r>
      <w:bookmarkEnd w:id="91"/>
    </w:p>
    <w:p w14:paraId="15CA8FEE" w14:textId="77777777" w:rsidR="005662C1" w:rsidRDefault="001136C0">
      <w:pPr>
        <w:pStyle w:val="Heading4"/>
      </w:pPr>
      <w:bookmarkStart w:id="93" w:name="h-86910-content1"/>
      <w:bookmarkStart w:id="94" w:name="f-86910-content1"/>
      <w:bookmarkStart w:id="95" w:name="f-86910"/>
      <w:bookmarkEnd w:id="92"/>
      <w:r>
        <w:t>Notice</w:t>
      </w:r>
      <w:bookmarkEnd w:id="93"/>
    </w:p>
    <w:p w14:paraId="17006B64" w14:textId="77777777" w:rsidR="005662C1" w:rsidRDefault="001136C0">
      <w:r>
        <w:t>Inspection: Give notice so that inspection may be made of the following:</w:t>
      </w:r>
    </w:p>
    <w:p w14:paraId="06248B36" w14:textId="77777777" w:rsidR="005662C1" w:rsidRDefault="001136C0">
      <w:pPr>
        <w:pStyle w:val="NormalIndent"/>
      </w:pPr>
      <w:r>
        <w:t xml:space="preserve">Door frames in place before building </w:t>
      </w:r>
      <w:proofErr w:type="gramStart"/>
      <w:r>
        <w:t>in to</w:t>
      </w:r>
      <w:proofErr w:type="gramEnd"/>
      <w:r>
        <w:t xml:space="preserve"> masonry.</w:t>
      </w:r>
    </w:p>
    <w:p w14:paraId="42FD4CB7" w14:textId="77777777" w:rsidR="005662C1" w:rsidRDefault="001136C0">
      <w:pPr>
        <w:pStyle w:val="NormalIndent"/>
      </w:pPr>
      <w:r>
        <w:t>Door frames installed before fixing trim.</w:t>
      </w:r>
    </w:p>
    <w:p w14:paraId="0A74E7DE" w14:textId="77777777" w:rsidR="005662C1" w:rsidRDefault="001136C0">
      <w:pPr>
        <w:pStyle w:val="Instructions"/>
      </w:pPr>
      <w:r>
        <w:t>Amend to suit the project adding critical stage inspections required.</w:t>
      </w:r>
    </w:p>
    <w:p w14:paraId="41EFEBE4" w14:textId="77777777" w:rsidR="005662C1" w:rsidRDefault="001136C0">
      <w:pPr>
        <w:pStyle w:val="Instructions"/>
      </w:pPr>
      <w:r>
        <w:rPr>
          <w:b/>
        </w:rPr>
        <w:t>Hold points</w:t>
      </w:r>
      <w:r>
        <w:t>, if required, should be inserted here.</w:t>
      </w:r>
    </w:p>
    <w:p w14:paraId="2C39652B" w14:textId="77777777" w:rsidR="005662C1" w:rsidRDefault="001136C0">
      <w:pPr>
        <w:pStyle w:val="Heading2"/>
      </w:pPr>
      <w:bookmarkStart w:id="96" w:name="h-77077-content"/>
      <w:bookmarkStart w:id="97" w:name="f-77077-content"/>
      <w:bookmarkEnd w:id="94"/>
      <w:bookmarkEnd w:id="95"/>
      <w:r>
        <w:t>Products</w:t>
      </w:r>
      <w:bookmarkEnd w:id="96"/>
    </w:p>
    <w:p w14:paraId="30EAE635" w14:textId="77777777" w:rsidR="005662C1" w:rsidRDefault="001136C0">
      <w:pPr>
        <w:pStyle w:val="Heading3"/>
      </w:pPr>
      <w:bookmarkStart w:id="98" w:name="h-2_85531-content"/>
      <w:bookmarkStart w:id="99" w:name="f-2_85531-content"/>
      <w:bookmarkEnd w:id="97"/>
      <w:r>
        <w:t>General</w:t>
      </w:r>
      <w:bookmarkEnd w:id="98"/>
    </w:p>
    <w:p w14:paraId="3E8E52F3" w14:textId="77777777" w:rsidR="005662C1" w:rsidRDefault="001136C0">
      <w:pPr>
        <w:pStyle w:val="Heading4"/>
      </w:pPr>
      <w:bookmarkStart w:id="100" w:name="h-118817-1"/>
      <w:bookmarkStart w:id="101" w:name="f-118817-1"/>
      <w:bookmarkStart w:id="102" w:name="f-118817"/>
      <w:bookmarkEnd w:id="99"/>
      <w:r>
        <w:t>Product substitution</w:t>
      </w:r>
      <w:bookmarkEnd w:id="100"/>
    </w:p>
    <w:p w14:paraId="751109FE" w14:textId="77777777" w:rsidR="005662C1" w:rsidRDefault="001136C0">
      <w:r>
        <w:t xml:space="preserve">Other products: Conform to PRODUCTS, </w:t>
      </w:r>
      <w:r>
        <w:rPr>
          <w:b/>
        </w:rPr>
        <w:t>GENERAL</w:t>
      </w:r>
      <w:r>
        <w:t xml:space="preserve">, </w:t>
      </w:r>
      <w:r>
        <w:rPr>
          <w:b/>
        </w:rPr>
        <w:t>Substitutions</w:t>
      </w:r>
      <w:r>
        <w:t xml:space="preserve"> in </w:t>
      </w:r>
      <w:r>
        <w:rPr>
          <w:i/>
        </w:rPr>
        <w:t>0171 General requirements</w:t>
      </w:r>
      <w:r>
        <w:t>.</w:t>
      </w:r>
    </w:p>
    <w:p w14:paraId="29B94DAF" w14:textId="77777777" w:rsidR="005662C1" w:rsidRDefault="001136C0">
      <w:pPr>
        <w:pStyle w:val="Instructions"/>
      </w:pPr>
      <w:r>
        <w:t xml:space="preserve">The </w:t>
      </w:r>
      <w:r>
        <w:rPr>
          <w:i/>
        </w:rPr>
        <w:t>0171 General requirements</w:t>
      </w:r>
      <w:r>
        <w:t xml:space="preserve"> </w:t>
      </w:r>
      <w:proofErr w:type="spellStart"/>
      <w:r>
        <w:t>worksection</w:t>
      </w:r>
      <w:proofErr w:type="spellEnd"/>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14:paraId="44E60884" w14:textId="77777777" w:rsidR="005662C1" w:rsidRDefault="001136C0">
      <w:pPr>
        <w:pStyle w:val="Heading3"/>
      </w:pPr>
      <w:bookmarkStart w:id="103" w:name="h-118906-title"/>
      <w:bookmarkStart w:id="104" w:name="f-118906-title"/>
      <w:bookmarkStart w:id="105" w:name="f-118906"/>
      <w:bookmarkEnd w:id="101"/>
      <w:bookmarkEnd w:id="102"/>
      <w:r>
        <w:t>RONDO access panels</w:t>
      </w:r>
      <w:bookmarkEnd w:id="103"/>
    </w:p>
    <w:p w14:paraId="47E196E8" w14:textId="77777777" w:rsidR="005662C1" w:rsidRDefault="001136C0">
      <w:pPr>
        <w:pStyle w:val="Heading4"/>
      </w:pPr>
      <w:bookmarkStart w:id="106" w:name="h-118823-1"/>
      <w:bookmarkStart w:id="107" w:name="f-118823-1"/>
      <w:bookmarkStart w:id="108" w:name="f-118823"/>
      <w:bookmarkEnd w:id="104"/>
      <w:bookmarkEnd w:id="105"/>
      <w:r>
        <w:t>PANTHER</w:t>
      </w:r>
      <w:r>
        <w:rPr>
          <w:vertAlign w:val="superscript"/>
        </w:rPr>
        <w:t>®</w:t>
      </w:r>
      <w:r>
        <w:t xml:space="preserve"> range </w:t>
      </w:r>
      <w:bookmarkEnd w:id="106"/>
    </w:p>
    <w:p w14:paraId="34670BC9" w14:textId="77777777" w:rsidR="005662C1" w:rsidRDefault="001136C0">
      <w:pPr>
        <w:pStyle w:val="Instructions"/>
      </w:pPr>
      <w:r>
        <w:t>The RONDO PANTHER</w:t>
      </w:r>
      <w:r>
        <w:rPr>
          <w:vertAlign w:val="superscript"/>
        </w:rPr>
        <w:t>®</w:t>
      </w:r>
      <w:r>
        <w:t xml:space="preserve"> range of metal faced, sound </w:t>
      </w:r>
      <w:proofErr w:type="gramStart"/>
      <w:r>
        <w:t>rated</w:t>
      </w:r>
      <w:proofErr w:type="gramEnd"/>
      <w:r>
        <w:t xml:space="preserve"> and fire-rated access panel systems has been designed to meet the requirements of the NCC for domestic and commercial installations. They are designed for internal installation only in both stud and masonry walls and suspended ceiling systems as required.</w:t>
      </w:r>
    </w:p>
    <w:p w14:paraId="703BFF20" w14:textId="77777777" w:rsidR="005662C1" w:rsidRDefault="001136C0">
      <w:r>
        <w:t xml:space="preserve">Requirement: As documented in the </w:t>
      </w:r>
      <w:proofErr w:type="spellStart"/>
      <w:r>
        <w:rPr>
          <w:b/>
        </w:rPr>
        <w:t>PANTHER</w:t>
      </w:r>
      <w:r>
        <w:rPr>
          <w:b/>
          <w:vertAlign w:val="superscript"/>
        </w:rPr>
        <w:t>®</w:t>
      </w:r>
      <w:r>
        <w:rPr>
          <w:b/>
        </w:rPr>
        <w:t>access</w:t>
      </w:r>
      <w:proofErr w:type="spellEnd"/>
      <w:r>
        <w:rPr>
          <w:b/>
        </w:rPr>
        <w:t xml:space="preserve"> panel schedule</w:t>
      </w:r>
      <w:r>
        <w:t>.</w:t>
      </w:r>
    </w:p>
    <w:p w14:paraId="48B7580D" w14:textId="77777777" w:rsidR="005662C1" w:rsidRDefault="001136C0">
      <w:r>
        <w:t>Access panels:</w:t>
      </w:r>
    </w:p>
    <w:p w14:paraId="3CB9B414" w14:textId="77777777" w:rsidR="005662C1" w:rsidRDefault="001136C0">
      <w:pPr>
        <w:pStyle w:val="NormalIndent"/>
      </w:pPr>
      <w:r>
        <w:t>Metal faced access panel (MFAP).</w:t>
      </w:r>
    </w:p>
    <w:p w14:paraId="3B3E3670" w14:textId="77777777" w:rsidR="005662C1" w:rsidRDefault="001136C0">
      <w:pPr>
        <w:pStyle w:val="NormalIndent"/>
      </w:pPr>
      <w:r>
        <w:t>Sound rated access panel (SRAP).</w:t>
      </w:r>
    </w:p>
    <w:p w14:paraId="5CBB31FD" w14:textId="77777777" w:rsidR="005662C1" w:rsidRDefault="001136C0">
      <w:pPr>
        <w:pStyle w:val="Instructions"/>
      </w:pPr>
      <w:r>
        <w:t xml:space="preserve">Sound rated panels are made with a unique polymer frame and have an acoustic performance rating of </w:t>
      </w:r>
      <w:proofErr w:type="spellStart"/>
      <w:r>
        <w:t>R</w:t>
      </w:r>
      <w:r>
        <w:rPr>
          <w:vertAlign w:val="subscript"/>
        </w:rPr>
        <w:t>w</w:t>
      </w:r>
      <w:proofErr w:type="spellEnd"/>
      <w:r>
        <w:rPr>
          <w:vertAlign w:val="subscript"/>
        </w:rPr>
        <w:t> </w:t>
      </w:r>
      <w:r>
        <w:t>30. Standard sound rated panels can be face fixed for fast and safe installation. Doors are made from MR grade MDF finished in white primer and with a galvanized steel sheet lining.</w:t>
      </w:r>
    </w:p>
    <w:p w14:paraId="1479A5CF" w14:textId="77777777" w:rsidR="005662C1" w:rsidRDefault="001136C0">
      <w:pPr>
        <w:pStyle w:val="NormalIndent"/>
      </w:pPr>
      <w:r>
        <w:t>Fire-rated access panel (FRAP).</w:t>
      </w:r>
    </w:p>
    <w:p w14:paraId="19DAA315" w14:textId="77777777" w:rsidR="005662C1" w:rsidRDefault="001136C0">
      <w:pPr>
        <w:pStyle w:val="Instructions"/>
      </w:pPr>
      <w:proofErr w:type="gramStart"/>
      <w:r>
        <w:t>One or 2 hour</w:t>
      </w:r>
      <w:proofErr w:type="gramEnd"/>
      <w:r>
        <w:t xml:space="preserve"> fire-rated composite door panel with intumescent seal, tested to AS 1530.4. </w:t>
      </w:r>
    </w:p>
    <w:p w14:paraId="73AF2EE6" w14:textId="77777777" w:rsidR="005662C1" w:rsidRDefault="001136C0">
      <w:pPr>
        <w:pStyle w:val="NormalIndent"/>
      </w:pPr>
      <w:r>
        <w:t>Aluminium manhole frame (AMF).</w:t>
      </w:r>
    </w:p>
    <w:p w14:paraId="22A71854" w14:textId="77777777" w:rsidR="005662C1" w:rsidRDefault="001136C0">
      <w:pPr>
        <w:pStyle w:val="Instructions"/>
      </w:pPr>
      <w:r>
        <w:lastRenderedPageBreak/>
        <w:t>Designed for simple access to services through ceilings only.</w:t>
      </w:r>
    </w:p>
    <w:p w14:paraId="7F5D2235" w14:textId="77777777" w:rsidR="005662C1" w:rsidRDefault="001136C0">
      <w:r>
        <w:t>Specialised architectural access panels:</w:t>
      </w:r>
    </w:p>
    <w:p w14:paraId="32F64756" w14:textId="77777777" w:rsidR="005662C1" w:rsidRDefault="001136C0">
      <w:pPr>
        <w:pStyle w:val="NormalIndent"/>
      </w:pPr>
      <w:r>
        <w:t>Tile access panel.</w:t>
      </w:r>
    </w:p>
    <w:p w14:paraId="2D1B804A" w14:textId="77777777" w:rsidR="005662C1" w:rsidRDefault="001136C0">
      <w:pPr>
        <w:pStyle w:val="Instructions"/>
      </w:pPr>
      <w:r>
        <w:t>Made-to-order for use in a ceramic tiled or panelled wall where access to services is required.</w:t>
      </w:r>
    </w:p>
    <w:p w14:paraId="13156CC1" w14:textId="77777777" w:rsidR="005662C1" w:rsidRDefault="001136C0">
      <w:pPr>
        <w:pStyle w:val="NormalIndent"/>
      </w:pPr>
      <w:r>
        <w:t>Wet area access panel.</w:t>
      </w:r>
    </w:p>
    <w:p w14:paraId="37F9E1BC" w14:textId="77777777" w:rsidR="005662C1" w:rsidRDefault="001136C0">
      <w:pPr>
        <w:pStyle w:val="Instructions"/>
      </w:pPr>
      <w:r>
        <w:t xml:space="preserve">Made from </w:t>
      </w:r>
      <w:proofErr w:type="spellStart"/>
      <w:r>
        <w:t>WetLine</w:t>
      </w:r>
      <w:proofErr w:type="spellEnd"/>
      <w:r>
        <w:t xml:space="preserve"> </w:t>
      </w:r>
      <w:r>
        <w:rPr>
          <w:vertAlign w:val="superscript"/>
        </w:rPr>
        <w:t>TM</w:t>
      </w:r>
      <w:r>
        <w:t xml:space="preserve"> polymer board with a polymer frame that is washable and suitable for wet areas. This panel can also be supplied with </w:t>
      </w:r>
      <w:proofErr w:type="spellStart"/>
      <w:r>
        <w:t>Kilargo</w:t>
      </w:r>
      <w:proofErr w:type="spellEnd"/>
      <w:r>
        <w:t xml:space="preserve"> anti-microbial seal to the door frame for sterile areas.</w:t>
      </w:r>
    </w:p>
    <w:p w14:paraId="0855B6ED" w14:textId="77777777" w:rsidR="005662C1" w:rsidRDefault="001136C0">
      <w:pPr>
        <w:pStyle w:val="NormalIndent"/>
      </w:pPr>
      <w:r>
        <w:t>Security access panel.</w:t>
      </w:r>
    </w:p>
    <w:p w14:paraId="5B575C77" w14:textId="77777777" w:rsidR="005662C1" w:rsidRDefault="001136C0">
      <w:pPr>
        <w:pStyle w:val="Instructions"/>
      </w:pPr>
      <w:r>
        <w:t>Designed for applications that require a strong and secure installation. The inner and outer door skins are welded for added security and provided with a high-security deadlock.</w:t>
      </w:r>
    </w:p>
    <w:p w14:paraId="41832E2D" w14:textId="77777777" w:rsidR="005662C1" w:rsidRDefault="001136C0">
      <w:pPr>
        <w:pStyle w:val="NormalIndent"/>
      </w:pPr>
      <w:r>
        <w:t>Perforated plasterboard access panel.</w:t>
      </w:r>
    </w:p>
    <w:p w14:paraId="608F523B" w14:textId="77777777" w:rsidR="005662C1" w:rsidRDefault="001136C0">
      <w:pPr>
        <w:pStyle w:val="Instructions"/>
      </w:pPr>
      <w:r>
        <w:t>Customised panel with a steel or polymer frame. The door is made from perforated plasterboard and includes a set bead and a budget lock.</w:t>
      </w:r>
    </w:p>
    <w:p w14:paraId="7552921F" w14:textId="77777777" w:rsidR="005662C1" w:rsidRDefault="001136C0">
      <w:pPr>
        <w:pStyle w:val="NormalIndent"/>
      </w:pPr>
      <w:r>
        <w:t>Stainless steel panels.</w:t>
      </w:r>
    </w:p>
    <w:p w14:paraId="7BBCB6A7" w14:textId="77777777" w:rsidR="005662C1" w:rsidRDefault="001136C0">
      <w:pPr>
        <w:pStyle w:val="Instructions"/>
      </w:pPr>
      <w:r>
        <w:t xml:space="preserve">For use in clean areas such as food preparation and kitchens. 1 mm thick </w:t>
      </w:r>
      <w:proofErr w:type="gramStart"/>
      <w:r>
        <w:t>stainless steel</w:t>
      </w:r>
      <w:proofErr w:type="gramEnd"/>
      <w:r>
        <w:t xml:space="preserve"> frame with a flanged edge detail coupled with a 16 mm MDF door clad in 1 mm stainless steel sheeting.</w:t>
      </w:r>
    </w:p>
    <w:p w14:paraId="11B82D91" w14:textId="77777777" w:rsidR="005662C1" w:rsidRDefault="001136C0">
      <w:pPr>
        <w:pStyle w:val="NormalIndent"/>
      </w:pPr>
      <w:r>
        <w:t>Corrugated sheeting access panel.</w:t>
      </w:r>
    </w:p>
    <w:p w14:paraId="61B8C1C1" w14:textId="77777777" w:rsidR="005662C1" w:rsidRDefault="001136C0">
      <w:pPr>
        <w:pStyle w:val="Instructions"/>
      </w:pPr>
      <w:r>
        <w:t>Designed to be fixed to the cladding support structure and fit seamlessly into a soffit or wall.</w:t>
      </w:r>
    </w:p>
    <w:p w14:paraId="07EDFE28" w14:textId="77777777" w:rsidR="005662C1" w:rsidRDefault="001136C0">
      <w:pPr>
        <w:pStyle w:val="NormalIndent"/>
      </w:pPr>
      <w:r>
        <w:t>High performance access panel (HP51).</w:t>
      </w:r>
    </w:p>
    <w:p w14:paraId="503BED5E" w14:textId="77777777" w:rsidR="005662C1" w:rsidRDefault="001136C0">
      <w:pPr>
        <w:pStyle w:val="Instructions"/>
      </w:pPr>
      <w:r>
        <w:t xml:space="preserve">This panel has a weighted sound reduction index of </w:t>
      </w:r>
      <w:proofErr w:type="spellStart"/>
      <w:r>
        <w:t>R</w:t>
      </w:r>
      <w:r>
        <w:rPr>
          <w:vertAlign w:val="subscript"/>
        </w:rPr>
        <w:t>w</w:t>
      </w:r>
      <w:proofErr w:type="spellEnd"/>
      <w:r>
        <w:t xml:space="preserve"> 51 and </w:t>
      </w:r>
      <w:proofErr w:type="gramStart"/>
      <w:r>
        <w:t>an</w:t>
      </w:r>
      <w:proofErr w:type="gramEnd"/>
      <w:r>
        <w:t xml:space="preserve"> </w:t>
      </w:r>
      <w:proofErr w:type="spellStart"/>
      <w:r>
        <w:t>R</w:t>
      </w:r>
      <w:r>
        <w:rPr>
          <w:vertAlign w:val="subscript"/>
        </w:rPr>
        <w:t>w</w:t>
      </w:r>
      <w:proofErr w:type="spellEnd"/>
      <w:r>
        <w:t xml:space="preserve"> + C</w:t>
      </w:r>
      <w:r>
        <w:rPr>
          <w:vertAlign w:val="subscript"/>
        </w:rPr>
        <w:t>tr</w:t>
      </w:r>
      <w:r>
        <w:t xml:space="preserve"> rating of 41 and is suitable for use in walls or vertical bulkheads where access to concealed services is required.</w:t>
      </w:r>
    </w:p>
    <w:p w14:paraId="260E08C4" w14:textId="77777777" w:rsidR="005662C1" w:rsidRDefault="001136C0">
      <w:pPr>
        <w:pStyle w:val="Heading3"/>
      </w:pPr>
      <w:bookmarkStart w:id="109" w:name="h-75435-content"/>
      <w:bookmarkStart w:id="110" w:name="f-75435-content"/>
      <w:bookmarkEnd w:id="107"/>
      <w:bookmarkEnd w:id="108"/>
      <w:r>
        <w:t>Frames</w:t>
      </w:r>
      <w:bookmarkEnd w:id="109"/>
    </w:p>
    <w:p w14:paraId="037303F9" w14:textId="77777777" w:rsidR="005662C1" w:rsidRDefault="001136C0">
      <w:pPr>
        <w:pStyle w:val="Heading4"/>
      </w:pPr>
      <w:bookmarkStart w:id="111" w:name="h-96755-content1"/>
      <w:bookmarkStart w:id="112" w:name="f-96755-content1"/>
      <w:bookmarkStart w:id="113" w:name="f-96755"/>
      <w:bookmarkEnd w:id="110"/>
      <w:r>
        <w:t>Aluminium frames</w:t>
      </w:r>
      <w:bookmarkEnd w:id="111"/>
    </w:p>
    <w:p w14:paraId="6E6C26D8" w14:textId="77777777" w:rsidR="005662C1" w:rsidRDefault="001136C0">
      <w:r>
        <w:t>Construction: Assembled from aluminium sections, including accessories such as buffers, pile strips, strike plates, fixing ties or brackets and cavity flashings, with provision for fixing documented hardware.</w:t>
      </w:r>
    </w:p>
    <w:p w14:paraId="461B1FEF" w14:textId="77777777" w:rsidR="005662C1" w:rsidRDefault="001136C0">
      <w:r>
        <w:t>Threshold: If the frame includes a threshold member, provide a self-draining section with anti-skid surface.</w:t>
      </w:r>
    </w:p>
    <w:p w14:paraId="19A4EA38" w14:textId="77777777" w:rsidR="005662C1" w:rsidRDefault="001136C0">
      <w:pPr>
        <w:pStyle w:val="Instructions"/>
      </w:pPr>
      <w:r>
        <w:t xml:space="preserve">Aluminium frames for sliding doors forming parts of standard aluminium window suites are documented in </w:t>
      </w:r>
      <w:r>
        <w:rPr>
          <w:i/>
        </w:rPr>
        <w:t>0451 Windows and glazed doors</w:t>
      </w:r>
      <w:r>
        <w:t>. Use this clause for separate door frames not associated with aluminium windows, e.g. door frames in lightweight (</w:t>
      </w:r>
      <w:proofErr w:type="spellStart"/>
      <w:r>
        <w:t>non fire</w:t>
      </w:r>
      <w:proofErr w:type="spellEnd"/>
      <w:r>
        <w:t>-resisting) partitions. In the latter case the door itself may be timber.</w:t>
      </w:r>
    </w:p>
    <w:p w14:paraId="66BA2A60" w14:textId="77777777" w:rsidR="005662C1" w:rsidRDefault="001136C0">
      <w:pPr>
        <w:pStyle w:val="Instructions"/>
      </w:pPr>
      <w:r>
        <w:t>A wide range of sections is available. The required section profiles and dimensions are best shown on the drawings or nominated as a proprietary item.</w:t>
      </w:r>
    </w:p>
    <w:p w14:paraId="0EF8A262" w14:textId="77777777" w:rsidR="005662C1" w:rsidRDefault="001136C0">
      <w:pPr>
        <w:pStyle w:val="Heading4"/>
      </w:pPr>
      <w:bookmarkStart w:id="114" w:name="h-65479-content1"/>
      <w:bookmarkStart w:id="115" w:name="f-65479-content1"/>
      <w:bookmarkStart w:id="116" w:name="f-65479"/>
      <w:bookmarkEnd w:id="112"/>
      <w:bookmarkEnd w:id="113"/>
      <w:r>
        <w:t>Steel frames</w:t>
      </w:r>
      <w:bookmarkEnd w:id="114"/>
    </w:p>
    <w:p w14:paraId="737A4697" w14:textId="77777777" w:rsidR="005662C1" w:rsidRDefault="001136C0">
      <w:r>
        <w:t>Construction: Continuously welded from metallic-coated steel sheet sections, including accessories such as buffers, strike plates, spreaders, mortar guards, switch boxes, fixing ties or brackets, and cavity flashing with provision for fixing documented hardware and electronic security assemblies, and prefinished with a protective coating.</w:t>
      </w:r>
    </w:p>
    <w:p w14:paraId="34F30984" w14:textId="77777777" w:rsidR="005662C1" w:rsidRDefault="001136C0">
      <w:r>
        <w:t>Base metal thickness (minimum):</w:t>
      </w:r>
    </w:p>
    <w:p w14:paraId="6AC0CDC4" w14:textId="77777777" w:rsidR="005662C1" w:rsidRDefault="001136C0">
      <w:pPr>
        <w:pStyle w:val="NormalIndent"/>
      </w:pPr>
      <w:r>
        <w:t>General: 1.1 mm.</w:t>
      </w:r>
    </w:p>
    <w:p w14:paraId="01A2B69E" w14:textId="77777777" w:rsidR="005662C1" w:rsidRDefault="001136C0">
      <w:pPr>
        <w:pStyle w:val="NormalIndent"/>
      </w:pPr>
      <w:r>
        <w:t xml:space="preserve">Fire-resisting </w:t>
      </w:r>
      <w:proofErr w:type="spellStart"/>
      <w:r>
        <w:t>doorsets</w:t>
      </w:r>
      <w:proofErr w:type="spellEnd"/>
      <w:r>
        <w:t>: 1.5 mm.</w:t>
      </w:r>
    </w:p>
    <w:p w14:paraId="5A4479C7" w14:textId="77777777" w:rsidR="005662C1" w:rsidRDefault="001136C0">
      <w:pPr>
        <w:pStyle w:val="NormalIndent"/>
      </w:pPr>
      <w:r>
        <w:t xml:space="preserve">Security </w:t>
      </w:r>
      <w:proofErr w:type="spellStart"/>
      <w:r>
        <w:t>doorsets</w:t>
      </w:r>
      <w:proofErr w:type="spellEnd"/>
      <w:r>
        <w:t>: 1.6 mm.</w:t>
      </w:r>
    </w:p>
    <w:p w14:paraId="1000B1D8" w14:textId="77777777" w:rsidR="005662C1" w:rsidRDefault="001136C0">
      <w:pPr>
        <w:pStyle w:val="Instructions"/>
      </w:pPr>
      <w:r>
        <w:t xml:space="preserve">A wide range of steel door frames is available from heavy duty types, suitable for fire-resisting </w:t>
      </w:r>
      <w:proofErr w:type="spellStart"/>
      <w:r>
        <w:t>doorsets</w:t>
      </w:r>
      <w:proofErr w:type="spellEnd"/>
      <w:r>
        <w:t>, to light gauge domestic frames. The required section profiles and dimensions are best shown on the drawings.</w:t>
      </w:r>
    </w:p>
    <w:p w14:paraId="05B375A7" w14:textId="77777777" w:rsidR="005662C1" w:rsidRDefault="001136C0">
      <w:pPr>
        <w:pStyle w:val="Instructions"/>
      </w:pPr>
      <w:r>
        <w:t xml:space="preserve">1.1 mm base metal thickness is suitable only for the lightest frame types, and for accessories such as switch boxes and glazing beads. It </w:t>
      </w:r>
      <w:proofErr w:type="gramStart"/>
      <w:r>
        <w:t>is</w:t>
      </w:r>
      <w:proofErr w:type="gramEnd"/>
      <w:r>
        <w:t xml:space="preserve"> however, a standard commercial thickness.</w:t>
      </w:r>
    </w:p>
    <w:p w14:paraId="50B53466" w14:textId="77777777" w:rsidR="005662C1" w:rsidRDefault="001136C0">
      <w:r>
        <w:t>Metallic-coating class to AS 1397 interior: ZF100.</w:t>
      </w:r>
    </w:p>
    <w:p w14:paraId="52A817C0" w14:textId="77777777" w:rsidR="005662C1" w:rsidRDefault="001136C0">
      <w:pPr>
        <w:pStyle w:val="Prompt"/>
      </w:pPr>
      <w:r>
        <w:t xml:space="preserve">Metallic-coating class to AS 1397 exterior: </w:t>
      </w:r>
      <w:r>
        <w:fldChar w:fldCharType="begin"/>
      </w:r>
      <w:r>
        <w:instrText xml:space="preserve"> MACROBUTTON  ac_OnHelp [complete/delete]</w:instrText>
      </w:r>
      <w:r>
        <w:fldChar w:fldCharType="separate"/>
      </w:r>
      <w:r>
        <w:t> </w:t>
      </w:r>
      <w:r>
        <w:fldChar w:fldCharType="end"/>
      </w:r>
    </w:p>
    <w:p w14:paraId="15A413C5" w14:textId="77777777" w:rsidR="005662C1" w:rsidRDefault="001136C0">
      <w:pPr>
        <w:pStyle w:val="Instructions"/>
      </w:pPr>
      <w:r>
        <w:t xml:space="preserve">The industry standard metallic coating is ZF100. This may not be suitable for all locations, e.g. external doors and doors subject to moisture or corrosive atmosphere, where a Z275 or Z450 coating or a </w:t>
      </w:r>
      <w:proofErr w:type="gramStart"/>
      <w:r>
        <w:t>stainless steel</w:t>
      </w:r>
      <w:proofErr w:type="gramEnd"/>
      <w:r>
        <w:t xml:space="preserve"> frame maybe more appropriate.</w:t>
      </w:r>
    </w:p>
    <w:p w14:paraId="52971913" w14:textId="77777777" w:rsidR="005662C1" w:rsidRDefault="001136C0">
      <w:r>
        <w:lastRenderedPageBreak/>
        <w:t>Finish: Grind the welds smooth, cold galvanize the welded joints and shop prime.</w:t>
      </w:r>
    </w:p>
    <w:p w14:paraId="09A9C3B3" w14:textId="77777777" w:rsidR="005662C1" w:rsidRDefault="001136C0">
      <w:r>
        <w:t>Hardware and accessories: Provide 4 mm backplates and lugs for fixing hardware including hinges and closers. Screw fix the hinges into tapped holes in the backplates.</w:t>
      </w:r>
    </w:p>
    <w:p w14:paraId="50C55CAE" w14:textId="77777777" w:rsidR="005662C1" w:rsidRDefault="001136C0">
      <w:pPr>
        <w:pStyle w:val="Heading4"/>
      </w:pPr>
      <w:bookmarkStart w:id="117" w:name="h-118865-1"/>
      <w:bookmarkStart w:id="118" w:name="f-118865-1"/>
      <w:bookmarkStart w:id="119" w:name="f-118865"/>
      <w:bookmarkEnd w:id="115"/>
      <w:bookmarkEnd w:id="116"/>
      <w:r>
        <w:t>Timber frames</w:t>
      </w:r>
      <w:bookmarkEnd w:id="117"/>
    </w:p>
    <w:p w14:paraId="3E8150F5" w14:textId="77777777" w:rsidR="005662C1" w:rsidRDefault="001136C0">
      <w:r>
        <w:t>Hardwood: To AS 2796.1:</w:t>
      </w:r>
    </w:p>
    <w:p w14:paraId="020BA75E" w14:textId="77777777" w:rsidR="005662C1" w:rsidRDefault="001136C0">
      <w:pPr>
        <w:pStyle w:val="NormalIndent"/>
      </w:pPr>
      <w:r>
        <w:t>Grade: Select.</w:t>
      </w:r>
    </w:p>
    <w:p w14:paraId="142064E4" w14:textId="77777777" w:rsidR="005662C1" w:rsidRDefault="001136C0">
      <w:r>
        <w:t>Softwood: To AS 4785.1:</w:t>
      </w:r>
    </w:p>
    <w:p w14:paraId="39CB4AF5" w14:textId="77777777" w:rsidR="005662C1" w:rsidRDefault="001136C0">
      <w:pPr>
        <w:pStyle w:val="NormalIndent"/>
      </w:pPr>
      <w:r>
        <w:t>Grade: Select.</w:t>
      </w:r>
    </w:p>
    <w:p w14:paraId="47077876" w14:textId="77777777" w:rsidR="005662C1" w:rsidRDefault="001136C0">
      <w:r>
        <w:t>Joints:</w:t>
      </w:r>
    </w:p>
    <w:p w14:paraId="04A53072" w14:textId="77777777" w:rsidR="005662C1" w:rsidRDefault="001136C0">
      <w:pPr>
        <w:pStyle w:val="NormalIndent"/>
      </w:pPr>
      <w:r>
        <w:t>Morticed head and through tenons.</w:t>
      </w:r>
    </w:p>
    <w:p w14:paraId="50403644" w14:textId="77777777" w:rsidR="005662C1" w:rsidRDefault="001136C0">
      <w:pPr>
        <w:pStyle w:val="NormalIndent"/>
      </w:pPr>
      <w:r>
        <w:t xml:space="preserve">Trenched head: </w:t>
      </w:r>
    </w:p>
    <w:p w14:paraId="4A6EB907" w14:textId="77777777" w:rsidR="005662C1" w:rsidRDefault="001136C0">
      <w:pPr>
        <w:pStyle w:val="NormalIndent2"/>
      </w:pPr>
      <w:r>
        <w:t>Bare faced tenons on jambs.</w:t>
      </w:r>
    </w:p>
    <w:p w14:paraId="14BD11B8" w14:textId="77777777" w:rsidR="005662C1" w:rsidRDefault="001136C0">
      <w:pPr>
        <w:pStyle w:val="NormalIndent2"/>
      </w:pPr>
      <w:r>
        <w:t>Full let-in jambs.</w:t>
      </w:r>
    </w:p>
    <w:p w14:paraId="345D80F5" w14:textId="77777777" w:rsidR="005662C1" w:rsidRDefault="001136C0">
      <w:pPr>
        <w:pStyle w:val="Instructions"/>
      </w:pPr>
      <w:r>
        <w:t>If required, select a material and grade and detail fully.</w:t>
      </w:r>
    </w:p>
    <w:p w14:paraId="02290AED" w14:textId="77777777" w:rsidR="005662C1" w:rsidRDefault="001136C0">
      <w:pPr>
        <w:pStyle w:val="Heading3"/>
      </w:pPr>
      <w:bookmarkStart w:id="120" w:name="h-88990-content"/>
      <w:bookmarkStart w:id="121" w:name="f-88990-content"/>
      <w:bookmarkEnd w:id="118"/>
      <w:bookmarkEnd w:id="119"/>
      <w:r>
        <w:t>Doors</w:t>
      </w:r>
      <w:bookmarkEnd w:id="120"/>
    </w:p>
    <w:p w14:paraId="7B94EA5B" w14:textId="77777777" w:rsidR="005662C1" w:rsidRDefault="001136C0">
      <w:pPr>
        <w:pStyle w:val="Heading4"/>
      </w:pPr>
      <w:bookmarkStart w:id="122" w:name="h-118860-1"/>
      <w:bookmarkStart w:id="123" w:name="f-118860-1"/>
      <w:bookmarkStart w:id="124" w:name="f-118860"/>
      <w:bookmarkEnd w:id="121"/>
      <w:r>
        <w:t>General</w:t>
      </w:r>
      <w:bookmarkEnd w:id="122"/>
    </w:p>
    <w:p w14:paraId="1AEF911C" w14:textId="77777777" w:rsidR="005662C1" w:rsidRDefault="001136C0">
      <w:r>
        <w:t>Doors: Proprietary products manufactured for interior or exterior applications and for the finish required.</w:t>
      </w:r>
    </w:p>
    <w:p w14:paraId="739EA6E0" w14:textId="77777777" w:rsidR="005662C1" w:rsidRDefault="001136C0">
      <w:pPr>
        <w:pStyle w:val="Heading4"/>
      </w:pPr>
      <w:bookmarkStart w:id="125" w:name="h-82723-content1"/>
      <w:bookmarkStart w:id="126" w:name="f-82723-content1"/>
      <w:bookmarkStart w:id="127" w:name="f-82723"/>
      <w:bookmarkEnd w:id="123"/>
      <w:bookmarkEnd w:id="124"/>
      <w:r>
        <w:t>Materials</w:t>
      </w:r>
      <w:bookmarkEnd w:id="125"/>
    </w:p>
    <w:p w14:paraId="2874D90F" w14:textId="77777777" w:rsidR="005662C1" w:rsidRDefault="001136C0">
      <w:r>
        <w:t>Standards: Conform to the following:</w:t>
      </w:r>
    </w:p>
    <w:p w14:paraId="25B7EDB1" w14:textId="77777777" w:rsidR="005662C1" w:rsidRDefault="001136C0">
      <w:pPr>
        <w:pStyle w:val="NormalIndent"/>
      </w:pPr>
      <w:r>
        <w:t>Decorative laminated sheets: To AS/NZS 2924.1.</w:t>
      </w:r>
    </w:p>
    <w:p w14:paraId="1C265F97" w14:textId="77777777" w:rsidR="005662C1" w:rsidRDefault="001136C0">
      <w:pPr>
        <w:pStyle w:val="NormalIndent"/>
      </w:pPr>
      <w:r>
        <w:t>Wet process fibreboard (including hardboard): To AS/NZS 1859.4.</w:t>
      </w:r>
    </w:p>
    <w:p w14:paraId="072DF7DB" w14:textId="77777777" w:rsidR="005662C1" w:rsidRDefault="001136C0">
      <w:pPr>
        <w:pStyle w:val="NormalIndent"/>
      </w:pPr>
      <w:r>
        <w:t>Dry process fibreboard (including medium density fibreboard): To AS/NZS 1859.2.</w:t>
      </w:r>
    </w:p>
    <w:p w14:paraId="098A316D" w14:textId="77777777" w:rsidR="005662C1" w:rsidRDefault="001136C0">
      <w:pPr>
        <w:pStyle w:val="NormalIndent"/>
      </w:pPr>
      <w:r>
        <w:t>Particleboard: To AS/NZS 1859.1.</w:t>
      </w:r>
    </w:p>
    <w:p w14:paraId="1596E42A" w14:textId="77777777" w:rsidR="005662C1" w:rsidRDefault="001136C0">
      <w:pPr>
        <w:pStyle w:val="NormalIndent"/>
      </w:pPr>
      <w:r>
        <w:t>Plywood and blockboard for interior use: To AS/NZS 2270.</w:t>
      </w:r>
    </w:p>
    <w:p w14:paraId="58BBD042" w14:textId="77777777" w:rsidR="005662C1" w:rsidRDefault="001136C0">
      <w:pPr>
        <w:pStyle w:val="NormalIndent"/>
      </w:pPr>
      <w:r>
        <w:t>Plywood and blockboard for exterior use: To AS/NZS 2271.</w:t>
      </w:r>
    </w:p>
    <w:p w14:paraId="38316C3D" w14:textId="77777777" w:rsidR="005662C1" w:rsidRDefault="001136C0">
      <w:pPr>
        <w:pStyle w:val="NormalIndent"/>
      </w:pPr>
      <w:r>
        <w:t>Seasoned cypress pine: To AS 1810.</w:t>
      </w:r>
    </w:p>
    <w:p w14:paraId="5B122817" w14:textId="77777777" w:rsidR="005662C1" w:rsidRDefault="001136C0">
      <w:pPr>
        <w:pStyle w:val="NormalIndent"/>
      </w:pPr>
      <w:r>
        <w:t>Timber – hardwood: To AS 2796.1.</w:t>
      </w:r>
    </w:p>
    <w:p w14:paraId="6298E294" w14:textId="77777777" w:rsidR="005662C1" w:rsidRDefault="001136C0">
      <w:pPr>
        <w:pStyle w:val="NormalIndent"/>
      </w:pPr>
      <w:r>
        <w:t>Timber – softwood: To AS 4785.1.</w:t>
      </w:r>
    </w:p>
    <w:p w14:paraId="1E393B02" w14:textId="77777777" w:rsidR="005662C1" w:rsidRDefault="001136C0">
      <w:pPr>
        <w:pStyle w:val="Heading4"/>
      </w:pPr>
      <w:bookmarkStart w:id="128" w:name="h-69932-content1"/>
      <w:bookmarkStart w:id="129" w:name="f-69932-content1"/>
      <w:bookmarkStart w:id="130" w:name="f-69932"/>
      <w:bookmarkEnd w:id="126"/>
      <w:bookmarkEnd w:id="127"/>
      <w:r>
        <w:t>Identification</w:t>
      </w:r>
      <w:bookmarkEnd w:id="128"/>
    </w:p>
    <w:p w14:paraId="14997D24" w14:textId="77777777" w:rsidR="005662C1" w:rsidRDefault="001136C0">
      <w:r>
        <w:t xml:space="preserve">Panel doors: Provide panels branded under the authority of a recognised certification scheme to </w:t>
      </w:r>
      <w:r>
        <w:rPr>
          <w:i/>
        </w:rPr>
        <w:t>0185 Timber products, finishes and treatment</w:t>
      </w:r>
      <w:r>
        <w:t>, as applicable to the product. Locate the brand on faces or edges which will be concealed in the works.</w:t>
      </w:r>
    </w:p>
    <w:p w14:paraId="5F629782" w14:textId="77777777" w:rsidR="005662C1" w:rsidRDefault="001136C0">
      <w:pPr>
        <w:pStyle w:val="Instructions"/>
      </w:pPr>
      <w:r>
        <w:t xml:space="preserve">Nominate relevant classification schemes in </w:t>
      </w:r>
      <w:r>
        <w:rPr>
          <w:i/>
        </w:rPr>
        <w:t>0185 Timber products, finishes and treatment</w:t>
      </w:r>
      <w:r>
        <w:t>.</w:t>
      </w:r>
    </w:p>
    <w:p w14:paraId="645B305D" w14:textId="77777777" w:rsidR="005662C1" w:rsidRDefault="001136C0">
      <w:pPr>
        <w:pStyle w:val="Heading4"/>
      </w:pPr>
      <w:bookmarkStart w:id="131" w:name="h-118836-1"/>
      <w:bookmarkStart w:id="132" w:name="f-118836-1"/>
      <w:bookmarkStart w:id="133" w:name="f-118836"/>
      <w:bookmarkEnd w:id="129"/>
      <w:bookmarkEnd w:id="130"/>
      <w:r>
        <w:t>Joinery doors</w:t>
      </w:r>
      <w:bookmarkEnd w:id="131"/>
    </w:p>
    <w:p w14:paraId="195B4D55" w14:textId="77777777" w:rsidR="005662C1" w:rsidRDefault="001136C0">
      <w:r>
        <w:t>General: Provide joinery doors, as documented.</w:t>
      </w:r>
    </w:p>
    <w:p w14:paraId="5EB27EC8" w14:textId="77777777" w:rsidR="005662C1" w:rsidRDefault="001136C0">
      <w:pPr>
        <w:pStyle w:val="Heading4"/>
      </w:pPr>
      <w:bookmarkStart w:id="134" w:name="h-64126-content1"/>
      <w:bookmarkStart w:id="135" w:name="f-64126-content1"/>
      <w:bookmarkStart w:id="136" w:name="f-64126"/>
      <w:bookmarkEnd w:id="132"/>
      <w:bookmarkEnd w:id="133"/>
      <w:r>
        <w:t>Flush panel doors</w:t>
      </w:r>
      <w:bookmarkEnd w:id="134"/>
    </w:p>
    <w:p w14:paraId="00B6B4BF" w14:textId="77777777" w:rsidR="005662C1" w:rsidRDefault="001136C0">
      <w:r>
        <w:t>General: Provide flush panel doors of balanced construction, as documented.</w:t>
      </w:r>
    </w:p>
    <w:p w14:paraId="7C40C10D" w14:textId="77777777" w:rsidR="005662C1" w:rsidRDefault="001136C0">
      <w:r>
        <w:t xml:space="preserve">Medium density fibreboard doors: Single thickness of moisture resistant </w:t>
      </w:r>
      <w:proofErr w:type="gramStart"/>
      <w:r>
        <w:t>general purpose</w:t>
      </w:r>
      <w:proofErr w:type="gramEnd"/>
      <w:r>
        <w:t xml:space="preserve"> medium density fibreboard with the same surface finish to both sides, for internal use.</w:t>
      </w:r>
    </w:p>
    <w:p w14:paraId="5B3AFC5E" w14:textId="77777777" w:rsidR="005662C1" w:rsidRDefault="001136C0">
      <w:r>
        <w:t>Smoke doors: Solid core not less than 35 mm thick.</w:t>
      </w:r>
    </w:p>
    <w:p w14:paraId="00F09611" w14:textId="77777777" w:rsidR="005662C1" w:rsidRDefault="001136C0">
      <w:pPr>
        <w:pStyle w:val="Heading4"/>
      </w:pPr>
      <w:bookmarkStart w:id="137" w:name="h-72455-content1"/>
      <w:bookmarkStart w:id="138" w:name="f-72455-content1"/>
      <w:bookmarkStart w:id="139" w:name="f-72455"/>
      <w:bookmarkEnd w:id="135"/>
      <w:bookmarkEnd w:id="136"/>
      <w:r>
        <w:t>Construction</w:t>
      </w:r>
      <w:bookmarkEnd w:id="137"/>
    </w:p>
    <w:p w14:paraId="28B9BD94" w14:textId="77777777" w:rsidR="005662C1" w:rsidRDefault="001136C0">
      <w:r>
        <w:t>Adhesives:</w:t>
      </w:r>
    </w:p>
    <w:p w14:paraId="78AAA178" w14:textId="77777777" w:rsidR="005662C1" w:rsidRDefault="001136C0">
      <w:pPr>
        <w:pStyle w:val="NormalIndent"/>
      </w:pPr>
      <w:r>
        <w:t>Internal: To AS/NZS 2270.</w:t>
      </w:r>
    </w:p>
    <w:p w14:paraId="4501619B" w14:textId="77777777" w:rsidR="005662C1" w:rsidRDefault="001136C0">
      <w:pPr>
        <w:pStyle w:val="NormalIndent"/>
      </w:pPr>
      <w:r>
        <w:t>External: To AS/NZS 2271.</w:t>
      </w:r>
    </w:p>
    <w:p w14:paraId="610A53D8" w14:textId="77777777" w:rsidR="005662C1" w:rsidRDefault="001136C0">
      <w:r>
        <w:t>Door thickness:</w:t>
      </w:r>
    </w:p>
    <w:p w14:paraId="643F6BD2" w14:textId="77777777" w:rsidR="005662C1" w:rsidRDefault="001136C0">
      <w:pPr>
        <w:pStyle w:val="NormalIndent"/>
      </w:pPr>
      <w:r>
        <w:t>General: 35 mm.</w:t>
      </w:r>
    </w:p>
    <w:p w14:paraId="701835C5" w14:textId="77777777" w:rsidR="005662C1" w:rsidRDefault="001136C0">
      <w:pPr>
        <w:pStyle w:val="NormalIndent"/>
      </w:pPr>
      <w:r>
        <w:t>External doors and doors over 900 mm wide: 40 mm.</w:t>
      </w:r>
    </w:p>
    <w:p w14:paraId="6BD3C8A4" w14:textId="77777777" w:rsidR="005662C1" w:rsidRDefault="001136C0">
      <w:pPr>
        <w:pStyle w:val="Instructions"/>
      </w:pPr>
      <w:r>
        <w:t>Omit thicknesses if noted in a door schedule.</w:t>
      </w:r>
    </w:p>
    <w:p w14:paraId="36C52202" w14:textId="77777777" w:rsidR="005662C1" w:rsidRDefault="001136C0">
      <w:r>
        <w:lastRenderedPageBreak/>
        <w:t>Cut-outs: If openings are required in flush panel doors (e.g. for louvres or glazing), do not make cut-outs closer than the width of the stiles at the edges of the doors.</w:t>
      </w:r>
    </w:p>
    <w:p w14:paraId="43B665E4" w14:textId="77777777" w:rsidR="005662C1" w:rsidRDefault="001136C0">
      <w:r>
        <w:t>Edge strips: Minimum thickness 10 mm. Increase overall thickness to greater than 15 mm to accommodate the full depth of the rebate in rebated doors. Apply to the external edges of door after the facings are bonded to the door framing/core and finish flush with outside surface of the facings.</w:t>
      </w:r>
    </w:p>
    <w:p w14:paraId="476FBA63" w14:textId="77777777" w:rsidR="005662C1" w:rsidRDefault="001136C0">
      <w:pPr>
        <w:pStyle w:val="Prompt"/>
      </w:pPr>
      <w:r>
        <w:t xml:space="preserve">Edge strip location: </w:t>
      </w:r>
      <w:r>
        <w:fldChar w:fldCharType="begin"/>
      </w:r>
      <w:r>
        <w:instrText xml:space="preserve"> MACROBUTTON  ac_OnHelp [complete/delete]</w:instrText>
      </w:r>
      <w:r>
        <w:fldChar w:fldCharType="separate"/>
      </w:r>
      <w:r>
        <w:t> </w:t>
      </w:r>
      <w:r>
        <w:fldChar w:fldCharType="end"/>
      </w:r>
    </w:p>
    <w:p w14:paraId="244E4AA6" w14:textId="77777777" w:rsidR="005662C1" w:rsidRDefault="001136C0">
      <w:pPr>
        <w:pStyle w:val="Instructions"/>
      </w:pPr>
      <w:r>
        <w:t>Choose Fix to stiles or Fix all round.</w:t>
      </w:r>
    </w:p>
    <w:p w14:paraId="6A927E3F" w14:textId="77777777" w:rsidR="005662C1" w:rsidRDefault="001136C0">
      <w:r>
        <w:t xml:space="preserve">Louvre grilles: Construct by inserting the louvre blades into a louvre </w:t>
      </w:r>
      <w:proofErr w:type="gramStart"/>
      <w:r>
        <w:t>frame, and</w:t>
      </w:r>
      <w:proofErr w:type="gramEnd"/>
      <w:r>
        <w:t xml:space="preserve"> fix the frame into the door.</w:t>
      </w:r>
    </w:p>
    <w:p w14:paraId="11021CB8" w14:textId="77777777" w:rsidR="005662C1" w:rsidRDefault="001136C0">
      <w:pPr>
        <w:pStyle w:val="Instructions"/>
      </w:pPr>
      <w:r>
        <w:t>Louvre grilles fitted to cut-outs in door leaves are often defined in the mechanical specification and listed on door schedules.</w:t>
      </w:r>
    </w:p>
    <w:p w14:paraId="19146C8D" w14:textId="77777777" w:rsidR="005662C1" w:rsidRDefault="001136C0">
      <w:pPr>
        <w:pStyle w:val="Heading4"/>
      </w:pPr>
      <w:bookmarkStart w:id="140" w:name="h-118814-1"/>
      <w:bookmarkStart w:id="141" w:name="f-118814-1"/>
      <w:bookmarkStart w:id="142" w:name="f-118814"/>
      <w:bookmarkEnd w:id="138"/>
      <w:bookmarkEnd w:id="139"/>
      <w:r>
        <w:t>Double doors</w:t>
      </w:r>
      <w:bookmarkEnd w:id="140"/>
    </w:p>
    <w:p w14:paraId="3F952F6B" w14:textId="77777777" w:rsidR="005662C1" w:rsidRDefault="001136C0">
      <w:r>
        <w:t>Square edged doors: Bevel as necessary to prevent binding between the leaves.</w:t>
      </w:r>
    </w:p>
    <w:p w14:paraId="5948FFAD" w14:textId="77777777" w:rsidR="005662C1" w:rsidRDefault="001136C0">
      <w:r>
        <w:t>Rebated meeting stiles: If not double acting doors, provide rebated meeting stiles or fix equivalent metal T stop to one leaf. Form rebates to suit standard rebated hardware.</w:t>
      </w:r>
    </w:p>
    <w:p w14:paraId="60856796" w14:textId="77777777" w:rsidR="005662C1" w:rsidRDefault="001136C0">
      <w:pPr>
        <w:pStyle w:val="Heading4"/>
      </w:pPr>
      <w:bookmarkStart w:id="143" w:name="h-82730-content1"/>
      <w:bookmarkStart w:id="144" w:name="f-82730-content1"/>
      <w:bookmarkStart w:id="145" w:name="f-82730"/>
      <w:bookmarkEnd w:id="141"/>
      <w:bookmarkEnd w:id="142"/>
      <w:r>
        <w:t>Tolerances</w:t>
      </w:r>
      <w:bookmarkEnd w:id="143"/>
    </w:p>
    <w:p w14:paraId="78E3DA3A" w14:textId="77777777" w:rsidR="005662C1" w:rsidRDefault="001136C0">
      <w:r>
        <w:t>Standard: To AS 2688 clauses 4.1 and 5.3.</w:t>
      </w:r>
    </w:p>
    <w:p w14:paraId="5837E31F" w14:textId="77777777" w:rsidR="005662C1" w:rsidRDefault="001136C0">
      <w:pPr>
        <w:pStyle w:val="Heading3"/>
      </w:pPr>
      <w:bookmarkStart w:id="146" w:name="h-87773-content"/>
      <w:bookmarkStart w:id="147" w:name="f-87773-content"/>
      <w:bookmarkEnd w:id="144"/>
      <w:bookmarkEnd w:id="145"/>
      <w:r>
        <w:t>Doorsets</w:t>
      </w:r>
      <w:bookmarkEnd w:id="146"/>
    </w:p>
    <w:p w14:paraId="7311066F" w14:textId="77777777" w:rsidR="005662C1" w:rsidRDefault="001136C0">
      <w:pPr>
        <w:pStyle w:val="Heading4"/>
      </w:pPr>
      <w:bookmarkStart w:id="148" w:name="h-193819-1"/>
      <w:bookmarkStart w:id="149" w:name="f-193819-1"/>
      <w:bookmarkStart w:id="150" w:name="f-193819"/>
      <w:bookmarkEnd w:id="147"/>
      <w:r>
        <w:t>Acoustic performance</w:t>
      </w:r>
      <w:bookmarkEnd w:id="148"/>
    </w:p>
    <w:p w14:paraId="6F30B8EC" w14:textId="77777777" w:rsidR="005662C1" w:rsidRDefault="001136C0">
      <w:proofErr w:type="spellStart"/>
      <w:r>
        <w:t>Doorsets</w:t>
      </w:r>
      <w:proofErr w:type="spellEnd"/>
      <w:r>
        <w:t>: Tested to AS 5218.</w:t>
      </w:r>
    </w:p>
    <w:p w14:paraId="3B332574" w14:textId="77777777" w:rsidR="005662C1" w:rsidRDefault="001136C0">
      <w:pPr>
        <w:pStyle w:val="Heading4"/>
      </w:pPr>
      <w:bookmarkStart w:id="151" w:name="h-80718-content1"/>
      <w:bookmarkStart w:id="152" w:name="f-80718-content1"/>
      <w:bookmarkStart w:id="153" w:name="f-80718"/>
      <w:bookmarkEnd w:id="149"/>
      <w:bookmarkEnd w:id="150"/>
      <w:r>
        <w:t>Automatic door assemblies</w:t>
      </w:r>
      <w:bookmarkEnd w:id="151"/>
    </w:p>
    <w:p w14:paraId="3430A663" w14:textId="77777777" w:rsidR="005662C1" w:rsidRDefault="001136C0">
      <w:r>
        <w:t>Standard: To AS 5007.</w:t>
      </w:r>
    </w:p>
    <w:p w14:paraId="496BF63C" w14:textId="77777777" w:rsidR="005662C1" w:rsidRDefault="001136C0">
      <w:pPr>
        <w:pStyle w:val="Instructions"/>
      </w:pPr>
      <w:r>
        <w:t xml:space="preserve">AS 5007 clause 3.1.2 lists </w:t>
      </w:r>
      <w:proofErr w:type="gramStart"/>
      <w:r>
        <w:t>a number of</w:t>
      </w:r>
      <w:proofErr w:type="gramEnd"/>
      <w:r>
        <w:t xml:space="preserve"> pre-construction mandatory design requirements. Consider keeping records of satisfactory consideration of these requirements.</w:t>
      </w:r>
    </w:p>
    <w:p w14:paraId="4DD24692" w14:textId="77777777" w:rsidR="005662C1" w:rsidRDefault="001136C0">
      <w:r>
        <w:t xml:space="preserve">Control systems: To </w:t>
      </w:r>
      <w:r>
        <w:rPr>
          <w:i/>
        </w:rPr>
        <w:t>0455 Door hardware</w:t>
      </w:r>
      <w:r>
        <w:t>.</w:t>
      </w:r>
    </w:p>
    <w:p w14:paraId="16EA22A9" w14:textId="77777777" w:rsidR="005662C1" w:rsidRDefault="001136C0">
      <w:pPr>
        <w:pStyle w:val="Heading4"/>
      </w:pPr>
      <w:bookmarkStart w:id="154" w:name="h-118839-1"/>
      <w:bookmarkStart w:id="155" w:name="f-118839-1"/>
      <w:bookmarkStart w:id="156" w:name="f-118839"/>
      <w:bookmarkEnd w:id="152"/>
      <w:bookmarkEnd w:id="153"/>
      <w:r>
        <w:t>Cavity sliding doors</w:t>
      </w:r>
      <w:bookmarkEnd w:id="154"/>
    </w:p>
    <w:p w14:paraId="2F407C25" w14:textId="77777777" w:rsidR="005662C1" w:rsidRDefault="001136C0">
      <w:r>
        <w:t>General: Proprietary product comprising steel and timber frame construction with rigid steel top, base and rear supporting members and incorporating the overhead door track, ball race type wheel carriages, guides, stops, split jamb linings and removable pelmet.</w:t>
      </w:r>
    </w:p>
    <w:p w14:paraId="57E76D9C" w14:textId="77777777" w:rsidR="005662C1" w:rsidRDefault="001136C0">
      <w:pPr>
        <w:pStyle w:val="Heading4"/>
      </w:pPr>
      <w:bookmarkStart w:id="157" w:name="h-118888-1"/>
      <w:bookmarkStart w:id="158" w:name="f-118888-1"/>
      <w:bookmarkStart w:id="159" w:name="f-118888"/>
      <w:bookmarkEnd w:id="155"/>
      <w:bookmarkEnd w:id="156"/>
      <w:r>
        <w:t>Duct access panels</w:t>
      </w:r>
      <w:bookmarkEnd w:id="157"/>
    </w:p>
    <w:p w14:paraId="6464CF2A" w14:textId="77777777" w:rsidR="005662C1" w:rsidRDefault="001136C0">
      <w:r>
        <w:t>General: Proprietary products comprising metal-faced doors side hung to steel door frames, including hardware and accessories such as hinges and lock and installation lugs.</w:t>
      </w:r>
    </w:p>
    <w:p w14:paraId="0A6C61C4" w14:textId="77777777" w:rsidR="005662C1" w:rsidRDefault="001136C0">
      <w:pPr>
        <w:pStyle w:val="Instructions"/>
      </w:pPr>
      <w:r>
        <w:t xml:space="preserve">Types other than metal are available. If fire-resisting is required, specify as a fire-resisting </w:t>
      </w:r>
      <w:proofErr w:type="spellStart"/>
      <w:r>
        <w:t>doorset</w:t>
      </w:r>
      <w:proofErr w:type="spellEnd"/>
      <w:r>
        <w:t>.</w:t>
      </w:r>
    </w:p>
    <w:p w14:paraId="7AEF5811" w14:textId="77777777" w:rsidR="005662C1" w:rsidRDefault="001136C0">
      <w:pPr>
        <w:pStyle w:val="Heading4"/>
      </w:pPr>
      <w:bookmarkStart w:id="160" w:name="h-73563-content1"/>
      <w:bookmarkStart w:id="161" w:name="f-73563-content1"/>
      <w:bookmarkStart w:id="162" w:name="f-73563"/>
      <w:bookmarkEnd w:id="158"/>
      <w:bookmarkEnd w:id="159"/>
      <w:r>
        <w:t xml:space="preserve">Fire-resisting </w:t>
      </w:r>
      <w:proofErr w:type="spellStart"/>
      <w:r>
        <w:t>doorsets</w:t>
      </w:r>
      <w:bookmarkEnd w:id="160"/>
      <w:proofErr w:type="spellEnd"/>
    </w:p>
    <w:p w14:paraId="4B128966" w14:textId="77777777" w:rsidR="005662C1" w:rsidRDefault="001136C0">
      <w:r>
        <w:t>Standard: To AS 1905.1 and BCA Spec C3.4.</w:t>
      </w:r>
    </w:p>
    <w:p w14:paraId="212DE666" w14:textId="77777777" w:rsidR="005662C1" w:rsidRDefault="001136C0">
      <w:pPr>
        <w:pStyle w:val="Instructions"/>
      </w:pPr>
      <w:r>
        <w:t>See also for requirements for radiation through glass.</w:t>
      </w:r>
    </w:p>
    <w:p w14:paraId="78EC9072" w14:textId="77777777" w:rsidR="005662C1" w:rsidRDefault="001136C0">
      <w:pPr>
        <w:pStyle w:val="Instructions"/>
      </w:pPr>
      <w:r>
        <w:t>BCA Spec C3.4 requires that a fire-resisting door will not fail by radiation through any glazed part but does not specify how this is assessed. See NATSPEC </w:t>
      </w:r>
      <w:proofErr w:type="spellStart"/>
      <w:r>
        <w:t>TECHnote</w:t>
      </w:r>
      <w:proofErr w:type="spellEnd"/>
      <w:r>
        <w:t> DES 020 on fire behaviour in building materials and assemblies.</w:t>
      </w:r>
    </w:p>
    <w:p w14:paraId="266E6ADD" w14:textId="77777777" w:rsidR="005662C1" w:rsidRDefault="001136C0">
      <w:pPr>
        <w:pStyle w:val="Heading4"/>
      </w:pPr>
      <w:bookmarkStart w:id="163" w:name="h-83239-content1"/>
      <w:bookmarkStart w:id="164" w:name="f-83239-content1"/>
      <w:bookmarkStart w:id="165" w:name="f-83239"/>
      <w:bookmarkEnd w:id="161"/>
      <w:bookmarkEnd w:id="162"/>
      <w:r>
        <w:t>Floor access panels</w:t>
      </w:r>
      <w:bookmarkEnd w:id="163"/>
    </w:p>
    <w:p w14:paraId="75066717" w14:textId="77777777" w:rsidR="005662C1" w:rsidRDefault="001136C0">
      <w:r>
        <w:t>Frame: Weld from 50 x 50 x 6 mm angle, with two 40 mm cogged fixing lugs each side and shop prime.</w:t>
      </w:r>
    </w:p>
    <w:p w14:paraId="11ADD026" w14:textId="77777777" w:rsidR="005662C1" w:rsidRDefault="001136C0">
      <w:r>
        <w:t>Covers: 6.5 mm checker floorplate, on 40 x 40 x 6 mm angle welded frame with 32 x 6 mm diagonal stiffening flats. Cut, radius and grind off 100 x 25 mm lifting slots in each end of covers.</w:t>
      </w:r>
    </w:p>
    <w:p w14:paraId="5416FFC5" w14:textId="77777777" w:rsidR="005662C1" w:rsidRDefault="001136C0">
      <w:pPr>
        <w:pStyle w:val="Instructions"/>
      </w:pPr>
      <w:r>
        <w:t>The member sizes and thickness are typical only. For large access panels or high floor loadings, the members may need to be heavier, and should be shown on the drawings.</w:t>
      </w:r>
    </w:p>
    <w:p w14:paraId="115F0ABA" w14:textId="77777777" w:rsidR="005662C1" w:rsidRDefault="001136C0">
      <w:pPr>
        <w:pStyle w:val="Heading4"/>
      </w:pPr>
      <w:bookmarkStart w:id="166" w:name="h-72215-content1"/>
      <w:bookmarkStart w:id="167" w:name="f-72215-content1"/>
      <w:bookmarkStart w:id="168" w:name="f-72215"/>
      <w:bookmarkEnd w:id="164"/>
      <w:bookmarkEnd w:id="165"/>
      <w:r>
        <w:t xml:space="preserve">Revolving </w:t>
      </w:r>
      <w:proofErr w:type="spellStart"/>
      <w:r>
        <w:t>doorsets</w:t>
      </w:r>
      <w:bookmarkEnd w:id="166"/>
      <w:proofErr w:type="spellEnd"/>
    </w:p>
    <w:p w14:paraId="062B331A" w14:textId="77777777" w:rsidR="005662C1" w:rsidRDefault="001136C0">
      <w:r>
        <w:t>Standard: To AS 5007.</w:t>
      </w:r>
    </w:p>
    <w:p w14:paraId="42542265" w14:textId="77777777" w:rsidR="005662C1" w:rsidRDefault="001136C0">
      <w:pPr>
        <w:pStyle w:val="Instructions"/>
      </w:pPr>
      <w:r>
        <w:t xml:space="preserve">AS 5007 clause 3.1.2 lists </w:t>
      </w:r>
      <w:proofErr w:type="gramStart"/>
      <w:r>
        <w:t>a number of</w:t>
      </w:r>
      <w:proofErr w:type="gramEnd"/>
      <w:r>
        <w:t xml:space="preserve"> pre-construction mandatory design requirements. Consider keeping records of satisfactory consideration of these requirements.</w:t>
      </w:r>
    </w:p>
    <w:p w14:paraId="30B84E24" w14:textId="77777777" w:rsidR="005662C1" w:rsidRDefault="001136C0">
      <w:r>
        <w:t xml:space="preserve">Control systems: To </w:t>
      </w:r>
      <w:r>
        <w:rPr>
          <w:i/>
        </w:rPr>
        <w:t>0455 Door hardware</w:t>
      </w:r>
      <w:r>
        <w:t>.</w:t>
      </w:r>
    </w:p>
    <w:p w14:paraId="299A7F90" w14:textId="77777777" w:rsidR="005662C1" w:rsidRDefault="001136C0">
      <w:pPr>
        <w:pStyle w:val="Heading4"/>
      </w:pPr>
      <w:bookmarkStart w:id="169" w:name="h-96298-content1"/>
      <w:bookmarkStart w:id="170" w:name="f-96298-content1"/>
      <w:bookmarkStart w:id="171" w:name="f-96298"/>
      <w:bookmarkEnd w:id="167"/>
      <w:bookmarkEnd w:id="168"/>
      <w:r>
        <w:t xml:space="preserve">Security screen </w:t>
      </w:r>
      <w:proofErr w:type="spellStart"/>
      <w:r>
        <w:t>doorsets</w:t>
      </w:r>
      <w:bookmarkEnd w:id="169"/>
      <w:proofErr w:type="spellEnd"/>
    </w:p>
    <w:p w14:paraId="271C91E7" w14:textId="77777777" w:rsidR="005662C1" w:rsidRDefault="001136C0">
      <w:r>
        <w:t>Standard: To AS 5039.</w:t>
      </w:r>
    </w:p>
    <w:p w14:paraId="0E16158D" w14:textId="77777777" w:rsidR="005662C1" w:rsidRDefault="001136C0">
      <w:pPr>
        <w:pStyle w:val="Heading3"/>
      </w:pPr>
      <w:bookmarkStart w:id="172" w:name="h-64377-content"/>
      <w:bookmarkStart w:id="173" w:name="f-64377-content"/>
      <w:bookmarkEnd w:id="170"/>
      <w:bookmarkEnd w:id="171"/>
      <w:r>
        <w:lastRenderedPageBreak/>
        <w:t>Ancillary materials</w:t>
      </w:r>
      <w:bookmarkEnd w:id="172"/>
    </w:p>
    <w:p w14:paraId="00457268" w14:textId="77777777" w:rsidR="005662C1" w:rsidRDefault="001136C0">
      <w:pPr>
        <w:pStyle w:val="Heading4"/>
      </w:pPr>
      <w:bookmarkStart w:id="174" w:name="h-71112-content1"/>
      <w:bookmarkStart w:id="175" w:name="f-71112-content1"/>
      <w:bookmarkStart w:id="176" w:name="f-71112"/>
      <w:bookmarkEnd w:id="173"/>
      <w:r>
        <w:t>Trims</w:t>
      </w:r>
      <w:bookmarkEnd w:id="174"/>
    </w:p>
    <w:p w14:paraId="0342AB65" w14:textId="77777777" w:rsidR="005662C1" w:rsidRDefault="001136C0">
      <w:r>
        <w:t>Timber: Solid timber at least 19 mm thick, mitred at corners.</w:t>
      </w:r>
    </w:p>
    <w:p w14:paraId="2FB5EA3B" w14:textId="77777777" w:rsidR="005662C1" w:rsidRDefault="001136C0">
      <w:pPr>
        <w:pStyle w:val="Heading4"/>
      </w:pPr>
      <w:bookmarkStart w:id="177" w:name="h-63151-2"/>
      <w:bookmarkStart w:id="178" w:name="f-63151-2"/>
      <w:bookmarkStart w:id="179" w:name="f-63151"/>
      <w:bookmarkEnd w:id="175"/>
      <w:bookmarkEnd w:id="176"/>
      <w:r>
        <w:t>Extruded gaskets and seals</w:t>
      </w:r>
      <w:bookmarkEnd w:id="177"/>
    </w:p>
    <w:p w14:paraId="70E7A58C" w14:textId="77777777" w:rsidR="005662C1" w:rsidRDefault="001136C0">
      <w:r>
        <w:t xml:space="preserve">Materials: Non-cellular (solid) </w:t>
      </w:r>
      <w:proofErr w:type="spellStart"/>
      <w:r>
        <w:t>elastopressive</w:t>
      </w:r>
      <w:proofErr w:type="spellEnd"/>
      <w:r>
        <w:t xml:space="preserve"> seals as follows:</w:t>
      </w:r>
    </w:p>
    <w:p w14:paraId="01C6DACB" w14:textId="77777777" w:rsidR="005662C1" w:rsidRDefault="001136C0">
      <w:pPr>
        <w:pStyle w:val="NormalIndent"/>
      </w:pPr>
      <w:r>
        <w:t>Flexible polyvinyl chloride (PVC): To BS 2571, 100% solids with high consistency, ultraviolet stabilised.</w:t>
      </w:r>
    </w:p>
    <w:p w14:paraId="44C46168" w14:textId="77777777" w:rsidR="005662C1" w:rsidRDefault="001136C0">
      <w:pPr>
        <w:pStyle w:val="NormalIndent"/>
      </w:pPr>
      <w:r>
        <w:t>Rubber products (neoprene, ethylene propylene diene monomer (EPDM) or silicone rubber): To BS 4255-1.</w:t>
      </w:r>
    </w:p>
    <w:p w14:paraId="3CD9AD73" w14:textId="77777777" w:rsidR="005662C1" w:rsidRDefault="001136C0">
      <w:pPr>
        <w:pStyle w:val="Heading4"/>
      </w:pPr>
      <w:bookmarkStart w:id="180" w:name="h-118815-1"/>
      <w:bookmarkStart w:id="181" w:name="f-118815-1"/>
      <w:bookmarkStart w:id="182" w:name="f-118815"/>
      <w:bookmarkEnd w:id="178"/>
      <w:bookmarkEnd w:id="179"/>
      <w:r>
        <w:t>Flashings</w:t>
      </w:r>
      <w:bookmarkEnd w:id="180"/>
    </w:p>
    <w:p w14:paraId="05DFD705" w14:textId="77777777" w:rsidR="005662C1" w:rsidRDefault="001136C0">
      <w:r>
        <w:t>General: Corrosion resistant, compatible with the other materials in the installation, and coated with a non-staining compound where necessary.</w:t>
      </w:r>
    </w:p>
    <w:p w14:paraId="77487DCE" w14:textId="77777777" w:rsidR="005662C1" w:rsidRDefault="001136C0">
      <w:r>
        <w:t>Standard: To AS/NZS 2904.</w:t>
      </w:r>
    </w:p>
    <w:p w14:paraId="330F415F" w14:textId="77777777" w:rsidR="005662C1" w:rsidRDefault="001136C0">
      <w:pPr>
        <w:pStyle w:val="Heading4"/>
      </w:pPr>
      <w:bookmarkStart w:id="183" w:name="h-118829-1"/>
      <w:bookmarkStart w:id="184" w:name="f-118829-1"/>
      <w:bookmarkStart w:id="185" w:name="f-118829"/>
      <w:bookmarkEnd w:id="181"/>
      <w:bookmarkEnd w:id="182"/>
      <w:r>
        <w:t>Jointing materials</w:t>
      </w:r>
      <w:bookmarkEnd w:id="183"/>
    </w:p>
    <w:p w14:paraId="6B4BA4F6" w14:textId="77777777" w:rsidR="005662C1" w:rsidRDefault="001136C0">
      <w:r>
        <w:t>General: Compatible with each other and with the contact surfaces and non-staining to finished surfaces. Do not provide bituminous materials on absorbent surfaces.</w:t>
      </w:r>
    </w:p>
    <w:p w14:paraId="50046E32" w14:textId="77777777" w:rsidR="005662C1" w:rsidRDefault="001136C0">
      <w:pPr>
        <w:pStyle w:val="Heading4"/>
      </w:pPr>
      <w:bookmarkStart w:id="186" w:name="h-118900-1"/>
      <w:bookmarkStart w:id="187" w:name="f-118900-1"/>
      <w:bookmarkStart w:id="188" w:name="f-118900"/>
      <w:bookmarkEnd w:id="184"/>
      <w:bookmarkEnd w:id="185"/>
      <w:r>
        <w:t>Nylon brush seals</w:t>
      </w:r>
      <w:bookmarkEnd w:id="186"/>
    </w:p>
    <w:p w14:paraId="550465AE" w14:textId="77777777" w:rsidR="005662C1" w:rsidRDefault="001136C0">
      <w:r>
        <w:t>General: Dense nylon bristles locked into galvanized steel strips and fixed in a groove in the edge of the door or in purpose-made anodised aluminium holders fixed to the door with double sided PVC foam tape.</w:t>
      </w:r>
    </w:p>
    <w:p w14:paraId="24BDA52C" w14:textId="77777777" w:rsidR="005662C1" w:rsidRDefault="001136C0">
      <w:pPr>
        <w:pStyle w:val="Heading4"/>
      </w:pPr>
      <w:bookmarkStart w:id="189" w:name="h-118811-1"/>
      <w:bookmarkStart w:id="190" w:name="f-118811-1"/>
      <w:bookmarkStart w:id="191" w:name="f-118811"/>
      <w:bookmarkEnd w:id="187"/>
      <w:bookmarkEnd w:id="188"/>
      <w:r>
        <w:t>Pile weather strips</w:t>
      </w:r>
      <w:bookmarkEnd w:id="189"/>
    </w:p>
    <w:p w14:paraId="1A763E1C" w14:textId="77777777" w:rsidR="005662C1" w:rsidRDefault="001136C0">
      <w:r>
        <w:t>General: Polypropylene or equivalent pile and backing, low friction silicone treated, ultraviolet stabilised.</w:t>
      </w:r>
    </w:p>
    <w:p w14:paraId="453989B2" w14:textId="77777777" w:rsidR="005662C1" w:rsidRDefault="001136C0">
      <w:r>
        <w:t>Standard: To AAMA 701/702.</w:t>
      </w:r>
    </w:p>
    <w:p w14:paraId="4B643D1E" w14:textId="77777777" w:rsidR="005662C1" w:rsidRDefault="001136C0">
      <w:pPr>
        <w:pStyle w:val="Instructions"/>
      </w:pPr>
      <w:r>
        <w:t xml:space="preserve">AAMA 701/702is a guide to selecting pile </w:t>
      </w:r>
      <w:proofErr w:type="spellStart"/>
      <w:r>
        <w:t>weatherstrip</w:t>
      </w:r>
      <w:proofErr w:type="spellEnd"/>
      <w:r>
        <w:t xml:space="preserve"> and </w:t>
      </w:r>
      <w:proofErr w:type="spellStart"/>
      <w:r>
        <w:t>weatherseals</w:t>
      </w:r>
      <w:proofErr w:type="spellEnd"/>
      <w:r>
        <w:t xml:space="preserve"> used in windows and doors. It defines requirements to restrict air and water infiltration. See BCA 3.12.3 and BCA J3.4for the sealing of windows and doors.</w:t>
      </w:r>
    </w:p>
    <w:p w14:paraId="5F897E5D" w14:textId="77777777" w:rsidR="005662C1" w:rsidRDefault="001136C0">
      <w:pPr>
        <w:pStyle w:val="Heading4"/>
      </w:pPr>
      <w:bookmarkStart w:id="192" w:name="h-75755-content1"/>
      <w:bookmarkStart w:id="193" w:name="f-75755-content1"/>
      <w:bookmarkStart w:id="194" w:name="f-75755"/>
      <w:bookmarkEnd w:id="190"/>
      <w:bookmarkEnd w:id="191"/>
      <w:r>
        <w:t>Weather bars</w:t>
      </w:r>
      <w:bookmarkEnd w:id="192"/>
    </w:p>
    <w:p w14:paraId="38C1A727" w14:textId="77777777" w:rsidR="005662C1" w:rsidRDefault="001136C0">
      <w:r>
        <w:t>General: Provide a weather bar under hinged external doors, locate under the centres of closed doors.</w:t>
      </w:r>
    </w:p>
    <w:p w14:paraId="7836562F" w14:textId="77777777" w:rsidR="005662C1" w:rsidRDefault="001136C0">
      <w:pPr>
        <w:pStyle w:val="Prompt"/>
      </w:pPr>
      <w:r>
        <w:t xml:space="preserve">Type: </w:t>
      </w:r>
      <w:r>
        <w:fldChar w:fldCharType="begin"/>
      </w:r>
      <w:r>
        <w:instrText xml:space="preserve"> MACROBUTTON  ac_OnHelp [complete/delete]</w:instrText>
      </w:r>
      <w:r>
        <w:fldChar w:fldCharType="separate"/>
      </w:r>
      <w:r>
        <w:t> </w:t>
      </w:r>
      <w:r>
        <w:fldChar w:fldCharType="end"/>
      </w:r>
    </w:p>
    <w:p w14:paraId="5795532A" w14:textId="77777777" w:rsidR="005662C1" w:rsidRDefault="001136C0">
      <w:pPr>
        <w:pStyle w:val="Instructions"/>
      </w:pPr>
      <w:r>
        <w:t xml:space="preserve">Document here or refer to a detail. Weather bars are used either as a barrier between sill and building fabric (or sub sill), at the junction between sill and door leaf or in place of a sill. Weather bars have been traditionally associated with purpose made joinery. Where sill profiles or proprietary profiles do not allow for the inclusion of a weather bar; specify a proprietary seal or threshold section. As a secondary role, the weather bar can serve to protect the sill rebate from damage in high traffic areas. When used as a single item without a sill and acting as a floor finish divider, specify under the appropriate </w:t>
      </w:r>
      <w:proofErr w:type="spellStart"/>
      <w:r>
        <w:t>worksection</w:t>
      </w:r>
      <w:proofErr w:type="spellEnd"/>
      <w:r>
        <w:t xml:space="preserve"> (e.g. </w:t>
      </w:r>
      <w:r>
        <w:rPr>
          <w:i/>
        </w:rPr>
        <w:t xml:space="preserve">0526 Terrazzo </w:t>
      </w:r>
      <w:proofErr w:type="gramStart"/>
      <w:r>
        <w:rPr>
          <w:i/>
        </w:rPr>
        <w:t>precast,</w:t>
      </w:r>
      <w:r>
        <w:t xml:space="preserve">  </w:t>
      </w:r>
      <w:r>
        <w:rPr>
          <w:i/>
        </w:rPr>
        <w:t>0612</w:t>
      </w:r>
      <w:proofErr w:type="gramEnd"/>
      <w:r>
        <w:rPr>
          <w:i/>
        </w:rPr>
        <w:t xml:space="preserve"> Cementitious toppings,</w:t>
      </w:r>
      <w:r>
        <w:t xml:space="preserve">  </w:t>
      </w:r>
      <w:r>
        <w:rPr>
          <w:i/>
        </w:rPr>
        <w:t>0631 Ceramic tiling</w:t>
      </w:r>
      <w:r>
        <w:t>). The profile, material and method of fixing to the building fabric require clearance from the edges of the building fabric, e.g. concrete slabs. For embedded weather bars, document corrosion resistant materials. The NCC covers thresholds at BCA D2.15.</w:t>
      </w:r>
    </w:p>
    <w:p w14:paraId="16A46979" w14:textId="77777777" w:rsidR="005662C1" w:rsidRDefault="001136C0">
      <w:pPr>
        <w:pStyle w:val="Heading2"/>
      </w:pPr>
      <w:bookmarkStart w:id="195" w:name="h-92521-content"/>
      <w:bookmarkStart w:id="196" w:name="f-92521-content"/>
      <w:bookmarkStart w:id="197" w:name="f-92521"/>
      <w:bookmarkEnd w:id="193"/>
      <w:bookmarkEnd w:id="194"/>
      <w:r>
        <w:t>Execution</w:t>
      </w:r>
      <w:bookmarkEnd w:id="195"/>
    </w:p>
    <w:p w14:paraId="3C6EFA0F" w14:textId="77777777" w:rsidR="005662C1" w:rsidRDefault="001136C0">
      <w:pPr>
        <w:pStyle w:val="Instructions"/>
      </w:pPr>
      <w:bookmarkStart w:id="198" w:name="f-118901-1"/>
      <w:bookmarkStart w:id="199" w:name="f-118901"/>
      <w:bookmarkEnd w:id="196"/>
      <w:bookmarkEnd w:id="197"/>
      <w:r>
        <w:t xml:space="preserve">For positioning of changes of floor finishes at doorways, refer to the relevant floor finish </w:t>
      </w:r>
      <w:proofErr w:type="spellStart"/>
      <w:r>
        <w:t>worksection</w:t>
      </w:r>
      <w:proofErr w:type="spellEnd"/>
      <w:r>
        <w:t xml:space="preserve"> in the </w:t>
      </w:r>
      <w:r>
        <w:rPr>
          <w:b/>
        </w:rPr>
        <w:t>FINISHES</w:t>
      </w:r>
      <w:r>
        <w:t xml:space="preserve"> group.</w:t>
      </w:r>
    </w:p>
    <w:p w14:paraId="087BE6A5" w14:textId="77777777" w:rsidR="005662C1" w:rsidRDefault="001136C0">
      <w:pPr>
        <w:pStyle w:val="Instructions"/>
      </w:pPr>
      <w:r>
        <w:t>The installation methods described here are only some of the methods that may be required (if any). Do not rely on the specification for other than basic requirements and coordinate with the drawings and schedules.</w:t>
      </w:r>
    </w:p>
    <w:p w14:paraId="144C0F93" w14:textId="77777777" w:rsidR="005662C1" w:rsidRDefault="001136C0">
      <w:pPr>
        <w:pStyle w:val="Heading3"/>
      </w:pPr>
      <w:bookmarkStart w:id="200" w:name="h-118833-title"/>
      <w:bookmarkStart w:id="201" w:name="f-118833-title"/>
      <w:bookmarkStart w:id="202" w:name="f-118833"/>
      <w:bookmarkEnd w:id="198"/>
      <w:bookmarkEnd w:id="199"/>
      <w:r>
        <w:t>Rondo Access panels</w:t>
      </w:r>
      <w:bookmarkEnd w:id="200"/>
    </w:p>
    <w:p w14:paraId="44FE46C1" w14:textId="77777777" w:rsidR="005662C1" w:rsidRDefault="001136C0">
      <w:pPr>
        <w:pStyle w:val="Heading4"/>
      </w:pPr>
      <w:bookmarkStart w:id="203" w:name="h-118876-1"/>
      <w:bookmarkStart w:id="204" w:name="f-118876-1"/>
      <w:bookmarkStart w:id="205" w:name="f-118876"/>
      <w:bookmarkEnd w:id="201"/>
      <w:bookmarkEnd w:id="202"/>
      <w:r>
        <w:t>Installation</w:t>
      </w:r>
      <w:bookmarkEnd w:id="203"/>
    </w:p>
    <w:p w14:paraId="69ED3779" w14:textId="77777777" w:rsidR="005662C1" w:rsidRDefault="001136C0">
      <w:r>
        <w:t>Requirement: Installation conforming to RONDO installation recommendations and standard construction drawings.</w:t>
      </w:r>
    </w:p>
    <w:p w14:paraId="4C76033C" w14:textId="77777777" w:rsidR="005662C1" w:rsidRDefault="001136C0">
      <w:pPr>
        <w:pStyle w:val="Heading3"/>
      </w:pPr>
      <w:bookmarkStart w:id="206" w:name="h-2_75435-content"/>
      <w:bookmarkStart w:id="207" w:name="f-2_75435-content"/>
      <w:bookmarkEnd w:id="204"/>
      <w:bookmarkEnd w:id="205"/>
      <w:r>
        <w:t>Frames</w:t>
      </w:r>
      <w:bookmarkEnd w:id="206"/>
    </w:p>
    <w:p w14:paraId="6666EC50" w14:textId="77777777" w:rsidR="005662C1" w:rsidRDefault="001136C0">
      <w:pPr>
        <w:pStyle w:val="Heading4"/>
      </w:pPr>
      <w:bookmarkStart w:id="208" w:name="h-118857-1"/>
      <w:bookmarkStart w:id="209" w:name="f-118857-1"/>
      <w:bookmarkStart w:id="210" w:name="f-118857"/>
      <w:bookmarkEnd w:id="207"/>
      <w:r>
        <w:t>General</w:t>
      </w:r>
      <w:bookmarkEnd w:id="208"/>
    </w:p>
    <w:p w14:paraId="158498E6" w14:textId="77777777" w:rsidR="005662C1" w:rsidRDefault="001136C0">
      <w:r>
        <w:t>Frames: Install the frames as follows:</w:t>
      </w:r>
    </w:p>
    <w:p w14:paraId="1AEA6F3F" w14:textId="77777777" w:rsidR="005662C1" w:rsidRDefault="001136C0">
      <w:pPr>
        <w:pStyle w:val="NormalIndent"/>
      </w:pPr>
      <w:r>
        <w:t>Plumb, level, straight and true.</w:t>
      </w:r>
    </w:p>
    <w:p w14:paraId="2EBA8680" w14:textId="77777777" w:rsidR="005662C1" w:rsidRDefault="001136C0">
      <w:pPr>
        <w:pStyle w:val="NormalIndent"/>
      </w:pPr>
      <w:r>
        <w:t>Fixed or anchored to the building structure.</w:t>
      </w:r>
    </w:p>
    <w:p w14:paraId="44C6A255" w14:textId="77777777" w:rsidR="005662C1" w:rsidRDefault="001136C0">
      <w:pPr>
        <w:pStyle w:val="NormalIndent"/>
      </w:pPr>
      <w:r>
        <w:lastRenderedPageBreak/>
        <w:t>Isolated from any building loads, including loads caused by structural deflection or shortening.</w:t>
      </w:r>
    </w:p>
    <w:p w14:paraId="134E7BCF" w14:textId="77777777" w:rsidR="005662C1" w:rsidRDefault="001136C0">
      <w:pPr>
        <w:pStyle w:val="Heading4"/>
      </w:pPr>
      <w:bookmarkStart w:id="211" w:name="h-118870-1"/>
      <w:bookmarkStart w:id="212" w:name="f-118870-1"/>
      <w:bookmarkStart w:id="213" w:name="f-118870"/>
      <w:bookmarkEnd w:id="209"/>
      <w:bookmarkEnd w:id="210"/>
      <w:r>
        <w:t>Frame fixing</w:t>
      </w:r>
      <w:bookmarkEnd w:id="211"/>
    </w:p>
    <w:p w14:paraId="44F08160" w14:textId="77777777" w:rsidR="005662C1" w:rsidRDefault="001136C0">
      <w:r>
        <w:t>Brackets: Metallic-coated steel:</w:t>
      </w:r>
    </w:p>
    <w:p w14:paraId="59A01D29" w14:textId="77777777" w:rsidR="005662C1" w:rsidRDefault="001136C0">
      <w:pPr>
        <w:pStyle w:val="NormalIndent"/>
      </w:pPr>
      <w:r>
        <w:t>Width: Minimum 25 mm.</w:t>
      </w:r>
    </w:p>
    <w:p w14:paraId="6E8B8D33" w14:textId="77777777" w:rsidR="005662C1" w:rsidRDefault="001136C0">
      <w:pPr>
        <w:pStyle w:val="NormalIndent"/>
      </w:pPr>
      <w:r>
        <w:t>Thickness: Minimum 1.5 mm.</w:t>
      </w:r>
    </w:p>
    <w:p w14:paraId="7AB4DF86" w14:textId="77777777" w:rsidR="005662C1" w:rsidRDefault="001136C0">
      <w:r>
        <w:t>Depth of fixing for building into masonry:</w:t>
      </w:r>
    </w:p>
    <w:p w14:paraId="07F01D95" w14:textId="77777777" w:rsidR="005662C1" w:rsidRDefault="001136C0">
      <w:pPr>
        <w:pStyle w:val="NormalIndent"/>
      </w:pPr>
      <w:r>
        <w:t>Brackets: Minimum 200 mm.</w:t>
      </w:r>
    </w:p>
    <w:p w14:paraId="21AB8106" w14:textId="77777777" w:rsidR="005662C1" w:rsidRDefault="001136C0">
      <w:pPr>
        <w:pStyle w:val="NormalIndent"/>
      </w:pPr>
      <w:r>
        <w:t>Expansion anchors: Minimum 50 mm.</w:t>
      </w:r>
    </w:p>
    <w:p w14:paraId="4B8176E1" w14:textId="77777777" w:rsidR="005662C1" w:rsidRDefault="001136C0">
      <w:pPr>
        <w:pStyle w:val="NormalIndent"/>
      </w:pPr>
      <w:r>
        <w:t>Plugs: Minimum 50 mm.</w:t>
      </w:r>
    </w:p>
    <w:p w14:paraId="40BA7C51" w14:textId="77777777" w:rsidR="005662C1" w:rsidRDefault="001136C0">
      <w:pPr>
        <w:pStyle w:val="NormalIndent"/>
      </w:pPr>
      <w:r>
        <w:t>Rods: Minimum 60 mm.</w:t>
      </w:r>
    </w:p>
    <w:p w14:paraId="4D3FFC74" w14:textId="77777777" w:rsidR="005662C1" w:rsidRDefault="001136C0">
      <w:r>
        <w:t>Jamb fixing centres: Maximum 600 mm.</w:t>
      </w:r>
    </w:p>
    <w:p w14:paraId="2AC4BD7E" w14:textId="77777777" w:rsidR="005662C1" w:rsidRDefault="001136C0">
      <w:pPr>
        <w:pStyle w:val="Heading4"/>
      </w:pPr>
      <w:bookmarkStart w:id="214" w:name="h-118861-1"/>
      <w:bookmarkStart w:id="215" w:name="f-118861-1"/>
      <w:bookmarkStart w:id="216" w:name="f-118861"/>
      <w:bookmarkEnd w:id="212"/>
      <w:bookmarkEnd w:id="213"/>
      <w:r>
        <w:t>Joints</w:t>
      </w:r>
      <w:bookmarkEnd w:id="214"/>
    </w:p>
    <w:p w14:paraId="58A64BF6" w14:textId="77777777" w:rsidR="005662C1" w:rsidRDefault="001136C0">
      <w:r>
        <w:t>General: Make accurately fitted joints where fasteners, pins, screws, adhesives and pressure indentations are not visible on exposed surfaces.</w:t>
      </w:r>
    </w:p>
    <w:p w14:paraId="7EBCF740" w14:textId="77777777" w:rsidR="005662C1" w:rsidRDefault="001136C0">
      <w:pPr>
        <w:pStyle w:val="Heading4"/>
      </w:pPr>
      <w:bookmarkStart w:id="217" w:name="h-119779-1"/>
      <w:bookmarkStart w:id="218" w:name="f-119779-1"/>
      <w:bookmarkStart w:id="219" w:name="f-119779"/>
      <w:bookmarkEnd w:id="215"/>
      <w:bookmarkEnd w:id="216"/>
      <w:r>
        <w:t>Aluminium frames</w:t>
      </w:r>
      <w:bookmarkEnd w:id="217"/>
    </w:p>
    <w:p w14:paraId="32665F1E" w14:textId="77777777" w:rsidR="005662C1" w:rsidRDefault="001136C0">
      <w:r>
        <w:t>Building into masonry: Screw galvanized steel brackets twice to jambs and build in.</w:t>
      </w:r>
    </w:p>
    <w:p w14:paraId="1C5BC7F5" w14:textId="77777777" w:rsidR="005662C1" w:rsidRDefault="001136C0">
      <w:r>
        <w:t>Fixing to masonry openings: Build in seasoned timber plugs to masonry joints or use proprietary expansion anchors and screw twice through jambs at each fixing.</w:t>
      </w:r>
    </w:p>
    <w:p w14:paraId="0812D57A" w14:textId="77777777" w:rsidR="005662C1" w:rsidRDefault="001136C0">
      <w:r>
        <w:t>Fixing to stud frame openings: Screw once to studs at each fixing.</w:t>
      </w:r>
    </w:p>
    <w:p w14:paraId="55946A22" w14:textId="77777777" w:rsidR="005662C1" w:rsidRDefault="001136C0">
      <w:pPr>
        <w:pStyle w:val="Heading4"/>
      </w:pPr>
      <w:bookmarkStart w:id="220" w:name="h-118851-1"/>
      <w:bookmarkStart w:id="221" w:name="f-118851-1"/>
      <w:bookmarkStart w:id="222" w:name="f-118851"/>
      <w:bookmarkEnd w:id="218"/>
      <w:bookmarkEnd w:id="219"/>
      <w:r>
        <w:t>Steel frames</w:t>
      </w:r>
      <w:bookmarkEnd w:id="220"/>
    </w:p>
    <w:p w14:paraId="39B878C3" w14:textId="77777777" w:rsidR="005662C1" w:rsidRDefault="001136C0">
      <w:r>
        <w:t>Building into masonry: Attach galvanized steel rods to jambs, build in and grout up.</w:t>
      </w:r>
    </w:p>
    <w:p w14:paraId="74FDA595" w14:textId="77777777" w:rsidR="005662C1" w:rsidRDefault="001136C0">
      <w:r>
        <w:t xml:space="preserve">Fixing to masonry openings: Build in hairpin anchors and install locking </w:t>
      </w:r>
      <w:proofErr w:type="gramStart"/>
      <w:r>
        <w:t>bars, or</w:t>
      </w:r>
      <w:proofErr w:type="gramEnd"/>
      <w:r>
        <w:t xml:space="preserve"> use proprietary expansion anchors and screw twice through jambs at each fixing.</w:t>
      </w:r>
    </w:p>
    <w:p w14:paraId="41C62FAD" w14:textId="77777777" w:rsidR="005662C1" w:rsidRDefault="001136C0">
      <w:r>
        <w:t>Fixing to stud frame openings: Attach galvanized steel brackets to jambs and screw twice to studs at each fixing.</w:t>
      </w:r>
    </w:p>
    <w:p w14:paraId="6B1FE513" w14:textId="77777777" w:rsidR="005662C1" w:rsidRDefault="001136C0">
      <w:pPr>
        <w:pStyle w:val="Instructions"/>
      </w:pPr>
      <w:r>
        <w:t xml:space="preserve">Solid grouting is advisable even in domestic construction. It is essential for fire </w:t>
      </w:r>
      <w:proofErr w:type="spellStart"/>
      <w:r>
        <w:t>doorsets</w:t>
      </w:r>
      <w:proofErr w:type="spellEnd"/>
      <w:r>
        <w:t>.</w:t>
      </w:r>
    </w:p>
    <w:p w14:paraId="41A3F2F4" w14:textId="77777777" w:rsidR="005662C1" w:rsidRDefault="001136C0">
      <w:pPr>
        <w:pStyle w:val="Heading4"/>
      </w:pPr>
      <w:bookmarkStart w:id="223" w:name="h-118891-1"/>
      <w:bookmarkStart w:id="224" w:name="f-118891-1"/>
      <w:bookmarkStart w:id="225" w:name="f-118891"/>
      <w:bookmarkEnd w:id="221"/>
      <w:bookmarkEnd w:id="222"/>
      <w:r>
        <w:t>Timber frames</w:t>
      </w:r>
      <w:bookmarkEnd w:id="223"/>
    </w:p>
    <w:p w14:paraId="49AC4797" w14:textId="77777777" w:rsidR="005662C1" w:rsidRDefault="001136C0">
      <w:r>
        <w:t>Building into masonry: Screw galvanized steel brackets twice to jambs and build in.</w:t>
      </w:r>
    </w:p>
    <w:p w14:paraId="71435A99" w14:textId="77777777" w:rsidR="005662C1" w:rsidRDefault="001136C0">
      <w:r>
        <w:t>Fixing to masonry openings: Build in seasoned timber plugs to masonry joints or use proprietary expansion anchors and screw twice through jambs at each fixing.</w:t>
      </w:r>
    </w:p>
    <w:p w14:paraId="3FF78B41" w14:textId="77777777" w:rsidR="005662C1" w:rsidRDefault="001136C0">
      <w:r>
        <w:t>Fixing to stud frame openings: Back screw twice to jambs at each fixing.</w:t>
      </w:r>
    </w:p>
    <w:p w14:paraId="16A61734" w14:textId="77777777" w:rsidR="005662C1" w:rsidRDefault="001136C0">
      <w:r>
        <w:t>Fixing to thresholds: Dowel external door frames to thresholds other than timber with 10 mm diameter brass dowels, 100 mm long.</w:t>
      </w:r>
    </w:p>
    <w:p w14:paraId="7CD4F084" w14:textId="77777777" w:rsidR="005662C1" w:rsidRDefault="001136C0">
      <w:r>
        <w:t>Heads of fasteners: Conceal if possible, otherwise sink the head below the surface and fill the sinking flush with a material compatible with the surface finish.</w:t>
      </w:r>
    </w:p>
    <w:p w14:paraId="101BF4DD" w14:textId="77777777" w:rsidR="005662C1" w:rsidRDefault="001136C0">
      <w:pPr>
        <w:pStyle w:val="Heading4"/>
      </w:pPr>
      <w:bookmarkStart w:id="226" w:name="h-118826-1"/>
      <w:bookmarkStart w:id="227" w:name="f-118826-1"/>
      <w:bookmarkStart w:id="228" w:name="f-118826"/>
      <w:bookmarkEnd w:id="224"/>
      <w:bookmarkEnd w:id="225"/>
      <w:r>
        <w:t>Finishing</w:t>
      </w:r>
      <w:bookmarkEnd w:id="226"/>
    </w:p>
    <w:p w14:paraId="1B8D6DF9" w14:textId="77777777" w:rsidR="005662C1" w:rsidRDefault="001136C0">
      <w:r>
        <w:t>Trim: Provide mouldings, architraves, reveal linings, and other internal trim using materials and finishes matching the door frames to make neat and clean junctions between the frame and the adjoining building surfaces.</w:t>
      </w:r>
    </w:p>
    <w:p w14:paraId="1BC098F7" w14:textId="77777777" w:rsidR="005662C1" w:rsidRDefault="001136C0">
      <w:pPr>
        <w:pStyle w:val="Heading4"/>
      </w:pPr>
      <w:bookmarkStart w:id="229" w:name="h-118852-1"/>
      <w:bookmarkStart w:id="230" w:name="f-118852-1"/>
      <w:bookmarkStart w:id="231" w:name="f-118852"/>
      <w:bookmarkEnd w:id="227"/>
      <w:bookmarkEnd w:id="228"/>
      <w:r>
        <w:t>Seals</w:t>
      </w:r>
      <w:bookmarkEnd w:id="229"/>
    </w:p>
    <w:p w14:paraId="46B8F55A" w14:textId="77777777" w:rsidR="005662C1" w:rsidRDefault="001136C0">
      <w:r>
        <w:t xml:space="preserve">General: Provide the fixings, rebates, grooves, and clearances required for installation and operation of the seals. Allow seals </w:t>
      </w:r>
      <w:proofErr w:type="gramStart"/>
      <w:r>
        <w:t>unwound</w:t>
      </w:r>
      <w:proofErr w:type="gramEnd"/>
      <w:r>
        <w:t xml:space="preserve"> from coils to settle before use.</w:t>
      </w:r>
    </w:p>
    <w:p w14:paraId="40A94B52" w14:textId="77777777" w:rsidR="005662C1" w:rsidRDefault="001136C0">
      <w:pPr>
        <w:pStyle w:val="Heading4"/>
      </w:pPr>
      <w:bookmarkStart w:id="232" w:name="h-118819-1"/>
      <w:bookmarkStart w:id="233" w:name="f-118819-1"/>
      <w:bookmarkStart w:id="234" w:name="f-118819"/>
      <w:bookmarkEnd w:id="230"/>
      <w:bookmarkEnd w:id="231"/>
      <w:r>
        <w:t>Weatherproofing</w:t>
      </w:r>
      <w:bookmarkEnd w:id="232"/>
    </w:p>
    <w:p w14:paraId="39BB6986" w14:textId="77777777" w:rsidR="005662C1" w:rsidRDefault="001136C0">
      <w:r>
        <w:t xml:space="preserve">Flashings and </w:t>
      </w:r>
      <w:proofErr w:type="spellStart"/>
      <w:r>
        <w:t>weatherings</w:t>
      </w:r>
      <w:proofErr w:type="spellEnd"/>
      <w:r>
        <w:t>: Install flashings, weather bars, drips, storm moulds, caulking and pointing to prevent water from penetrating the building between the door frame and the building structure under the prevailing service conditions, including normal structural movement of the building.</w:t>
      </w:r>
    </w:p>
    <w:p w14:paraId="65CC0043" w14:textId="77777777" w:rsidR="005662C1" w:rsidRDefault="001136C0">
      <w:pPr>
        <w:pStyle w:val="Instructions"/>
      </w:pPr>
      <w:r>
        <w:t xml:space="preserve">Document </w:t>
      </w:r>
      <w:proofErr w:type="gramStart"/>
      <w:r>
        <w:t>particular requirements</w:t>
      </w:r>
      <w:proofErr w:type="gramEnd"/>
      <w:r>
        <w:t xml:space="preserve"> for architraves, </w:t>
      </w:r>
      <w:proofErr w:type="spellStart"/>
      <w:r>
        <w:t>backmoulds</w:t>
      </w:r>
      <w:proofErr w:type="spellEnd"/>
      <w:r>
        <w:t>, pelmets, etc., if different from the general requirement in the text clause, and if not shown on the drawings e.g. medium density fibreboard (MDF) 12 - 15 mm thick instead of solid timber.</w:t>
      </w:r>
    </w:p>
    <w:p w14:paraId="5E32E839" w14:textId="77777777" w:rsidR="005662C1" w:rsidRDefault="001136C0">
      <w:pPr>
        <w:pStyle w:val="Heading3"/>
      </w:pPr>
      <w:bookmarkStart w:id="235" w:name="h-2_88990-content"/>
      <w:bookmarkStart w:id="236" w:name="f-2_88990-content"/>
      <w:bookmarkEnd w:id="233"/>
      <w:bookmarkEnd w:id="234"/>
      <w:r>
        <w:t>Doors</w:t>
      </w:r>
      <w:bookmarkEnd w:id="235"/>
    </w:p>
    <w:p w14:paraId="6203C366" w14:textId="77777777" w:rsidR="005662C1" w:rsidRDefault="001136C0">
      <w:pPr>
        <w:pStyle w:val="Heading4"/>
      </w:pPr>
      <w:bookmarkStart w:id="237" w:name="h-118850-1"/>
      <w:bookmarkStart w:id="238" w:name="f-118850-1"/>
      <w:bookmarkStart w:id="239" w:name="f-118850"/>
      <w:bookmarkEnd w:id="236"/>
      <w:r>
        <w:t>Priming</w:t>
      </w:r>
      <w:bookmarkEnd w:id="237"/>
    </w:p>
    <w:p w14:paraId="456C0116" w14:textId="77777777" w:rsidR="005662C1" w:rsidRDefault="001136C0">
      <w:r>
        <w:t>General: Prime timber door leaves on top and bottom edges before installation.</w:t>
      </w:r>
    </w:p>
    <w:p w14:paraId="5B728B72" w14:textId="77777777" w:rsidR="005662C1" w:rsidRDefault="001136C0">
      <w:pPr>
        <w:pStyle w:val="Heading3"/>
      </w:pPr>
      <w:bookmarkStart w:id="240" w:name="h-2_87773-content"/>
      <w:bookmarkStart w:id="241" w:name="f-2_87773-content"/>
      <w:bookmarkEnd w:id="238"/>
      <w:bookmarkEnd w:id="239"/>
      <w:r>
        <w:lastRenderedPageBreak/>
        <w:t>Doorsets</w:t>
      </w:r>
      <w:bookmarkEnd w:id="240"/>
    </w:p>
    <w:p w14:paraId="545C882D" w14:textId="77777777" w:rsidR="005662C1" w:rsidRDefault="001136C0">
      <w:pPr>
        <w:pStyle w:val="Heading4"/>
      </w:pPr>
      <w:bookmarkStart w:id="242" w:name="h-118903-1"/>
      <w:bookmarkStart w:id="243" w:name="f-118903-1"/>
      <w:bookmarkStart w:id="244" w:name="f-118903"/>
      <w:bookmarkEnd w:id="241"/>
      <w:r>
        <w:t xml:space="preserve">Security screen </w:t>
      </w:r>
      <w:proofErr w:type="spellStart"/>
      <w:r>
        <w:t>doorsets</w:t>
      </w:r>
      <w:bookmarkEnd w:id="242"/>
      <w:proofErr w:type="spellEnd"/>
    </w:p>
    <w:p w14:paraId="7CE11889" w14:textId="77777777" w:rsidR="005662C1" w:rsidRDefault="001136C0">
      <w:r>
        <w:t>Standard: To AS 5040.</w:t>
      </w:r>
    </w:p>
    <w:p w14:paraId="62773914" w14:textId="77777777" w:rsidR="005662C1" w:rsidRDefault="001136C0">
      <w:pPr>
        <w:pStyle w:val="Heading3"/>
      </w:pPr>
      <w:bookmarkStart w:id="245" w:name="h-96335-content"/>
      <w:bookmarkStart w:id="246" w:name="f-96335-content"/>
      <w:bookmarkEnd w:id="243"/>
      <w:bookmarkEnd w:id="244"/>
      <w:r>
        <w:t>Completion</w:t>
      </w:r>
      <w:bookmarkEnd w:id="245"/>
    </w:p>
    <w:p w14:paraId="12D5911B" w14:textId="77777777" w:rsidR="005662C1" w:rsidRDefault="001136C0">
      <w:pPr>
        <w:pStyle w:val="Heading4"/>
      </w:pPr>
      <w:bookmarkStart w:id="247" w:name="h-118874-1"/>
      <w:bookmarkStart w:id="248" w:name="f-118874-1"/>
      <w:bookmarkStart w:id="249" w:name="f-118874"/>
      <w:bookmarkEnd w:id="246"/>
      <w:r>
        <w:t>Operation</w:t>
      </w:r>
      <w:bookmarkEnd w:id="247"/>
    </w:p>
    <w:p w14:paraId="262C6E4F" w14:textId="77777777" w:rsidR="005662C1" w:rsidRDefault="001136C0">
      <w:r>
        <w:t>General: Make sure moving parts operate freely and smoothly, without binding or sticking, at correct tensions or operating forces and that they are lubricated where appropriate.</w:t>
      </w:r>
    </w:p>
    <w:p w14:paraId="11909AB4" w14:textId="77777777" w:rsidR="005662C1" w:rsidRDefault="001136C0">
      <w:pPr>
        <w:pStyle w:val="Heading4"/>
      </w:pPr>
      <w:bookmarkStart w:id="250" w:name="h-118896-1"/>
      <w:bookmarkStart w:id="251" w:name="f-118896-1"/>
      <w:bookmarkStart w:id="252" w:name="f-118896"/>
      <w:bookmarkEnd w:id="248"/>
      <w:bookmarkEnd w:id="249"/>
      <w:r>
        <w:t>Protection</w:t>
      </w:r>
      <w:bookmarkEnd w:id="250"/>
    </w:p>
    <w:p w14:paraId="738BA23C" w14:textId="77777777" w:rsidR="005662C1" w:rsidRDefault="001136C0">
      <w:r>
        <w:t>Temporary coating: On or before the date for practical completion, or before joining up to other surfaces, remove all traces of temporary coatings used as a means of protection.</w:t>
      </w:r>
    </w:p>
    <w:p w14:paraId="4EDBD680" w14:textId="77777777" w:rsidR="005662C1" w:rsidRDefault="001136C0">
      <w:pPr>
        <w:pStyle w:val="Heading4"/>
      </w:pPr>
      <w:bookmarkStart w:id="253" w:name="h-118868-1"/>
      <w:bookmarkStart w:id="254" w:name="f-118868-1"/>
      <w:bookmarkStart w:id="255" w:name="f-118868"/>
      <w:bookmarkEnd w:id="251"/>
      <w:bookmarkEnd w:id="252"/>
      <w:r>
        <w:t>Warranties</w:t>
      </w:r>
      <w:bookmarkEnd w:id="253"/>
    </w:p>
    <w:p w14:paraId="62C0CC55" w14:textId="77777777" w:rsidR="005662C1" w:rsidRDefault="001136C0">
      <w:r>
        <w:t>Requirement: Provide manufacturer’s warranties as follows:</w:t>
      </w:r>
    </w:p>
    <w:p w14:paraId="196BBEEF" w14:textId="77777777" w:rsidR="005662C1" w:rsidRDefault="001136C0">
      <w:pPr>
        <w:pStyle w:val="Prompt"/>
      </w:pPr>
      <w:r>
        <w:t xml:space="preserve">Product: </w:t>
      </w:r>
      <w:r>
        <w:fldChar w:fldCharType="begin"/>
      </w:r>
      <w:r>
        <w:instrText xml:space="preserve"> MACROBUTTON  ac_OnHelp [complete/delete]</w:instrText>
      </w:r>
      <w:r>
        <w:fldChar w:fldCharType="separate"/>
      </w:r>
      <w:r>
        <w:t> </w:t>
      </w:r>
      <w:r>
        <w:fldChar w:fldCharType="end"/>
      </w:r>
      <w:r>
        <w:t> </w:t>
      </w:r>
    </w:p>
    <w:p w14:paraId="5588996F" w14:textId="77777777" w:rsidR="005662C1" w:rsidRDefault="001136C0">
      <w:pPr>
        <w:pStyle w:val="Prompt"/>
      </w:pPr>
      <w:r>
        <w:t xml:space="preserve">Period: </w:t>
      </w:r>
      <w:r>
        <w:fldChar w:fldCharType="begin"/>
      </w:r>
      <w:r>
        <w:instrText xml:space="preserve"> MACROBUTTON  ac_OnHelp [complete/delete]</w:instrText>
      </w:r>
      <w:r>
        <w:fldChar w:fldCharType="separate"/>
      </w:r>
      <w:r>
        <w:t> </w:t>
      </w:r>
      <w:r>
        <w:fldChar w:fldCharType="end"/>
      </w:r>
      <w:r>
        <w:t> </w:t>
      </w:r>
    </w:p>
    <w:p w14:paraId="74732385" w14:textId="77777777" w:rsidR="005662C1" w:rsidRDefault="001136C0">
      <w:pPr>
        <w:pStyle w:val="Instructions"/>
      </w:pPr>
      <w:r>
        <w:t>10 years: RONDO PANTHER</w:t>
      </w:r>
      <w:r>
        <w:rPr>
          <w:vertAlign w:val="superscript"/>
        </w:rPr>
        <w:t>®</w:t>
      </w:r>
      <w:r>
        <w:t xml:space="preserve"> range.</w:t>
      </w:r>
    </w:p>
    <w:p w14:paraId="00268A40" w14:textId="77777777" w:rsidR="005662C1" w:rsidRDefault="001136C0">
      <w:pPr>
        <w:pStyle w:val="Heading2"/>
      </w:pPr>
      <w:bookmarkStart w:id="256" w:name="h-68073-content"/>
      <w:bookmarkStart w:id="257" w:name="f-68073-content"/>
      <w:bookmarkStart w:id="258" w:name="f-68073"/>
      <w:bookmarkEnd w:id="254"/>
      <w:bookmarkEnd w:id="255"/>
      <w:r>
        <w:t>Selections</w:t>
      </w:r>
      <w:bookmarkEnd w:id="256"/>
    </w:p>
    <w:p w14:paraId="61926023" w14:textId="77777777" w:rsidR="005662C1" w:rsidRDefault="001136C0">
      <w:pPr>
        <w:pStyle w:val="Instructions"/>
      </w:pPr>
      <w:bookmarkStart w:id="259" w:name="f-99936-2"/>
      <w:bookmarkStart w:id="260" w:name="f-99936"/>
      <w:bookmarkEnd w:id="257"/>
      <w:bookmarkEnd w:id="258"/>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14:paraId="477F02F8" w14:textId="77777777" w:rsidR="005662C1" w:rsidRDefault="001136C0">
      <w:pPr>
        <w:pStyle w:val="Heading3"/>
      </w:pPr>
      <w:bookmarkStart w:id="261" w:name="h-118895-title"/>
      <w:bookmarkStart w:id="262" w:name="f-118895-title"/>
      <w:bookmarkStart w:id="263" w:name="f-118895"/>
      <w:bookmarkEnd w:id="259"/>
      <w:bookmarkEnd w:id="260"/>
      <w:r>
        <w:t>RONDO Access panels</w:t>
      </w:r>
      <w:bookmarkEnd w:id="261"/>
    </w:p>
    <w:p w14:paraId="6EA1CDAA" w14:textId="77777777" w:rsidR="005662C1" w:rsidRDefault="001136C0">
      <w:pPr>
        <w:pStyle w:val="Heading4"/>
      </w:pPr>
      <w:bookmarkStart w:id="264" w:name="h-118843-1"/>
      <w:bookmarkStart w:id="265" w:name="f-118843-1"/>
      <w:bookmarkStart w:id="266" w:name="f-118843"/>
      <w:bookmarkEnd w:id="262"/>
      <w:bookmarkEnd w:id="263"/>
      <w:r>
        <w:t>PANTHER</w:t>
      </w:r>
      <w:r>
        <w:rPr>
          <w:vertAlign w:val="superscript"/>
        </w:rPr>
        <w:t>®</w:t>
      </w:r>
      <w:r>
        <w:t xml:space="preserve"> access panel schedule</w:t>
      </w:r>
      <w:bookmarkEnd w:id="264"/>
    </w:p>
    <w:tbl>
      <w:tblPr>
        <w:tblStyle w:val="NATSPECTable"/>
        <w:tblW w:w="5000" w:type="pct"/>
        <w:tblLook w:val="0600" w:firstRow="0" w:lastRow="0" w:firstColumn="0" w:lastColumn="0" w:noHBand="1" w:noVBand="1"/>
      </w:tblPr>
      <w:tblGrid>
        <w:gridCol w:w="2338"/>
        <w:gridCol w:w="2271"/>
        <w:gridCol w:w="2271"/>
        <w:gridCol w:w="2271"/>
      </w:tblGrid>
      <w:tr w:rsidR="005662C1" w14:paraId="3BEEF15C" w14:textId="77777777">
        <w:trPr>
          <w:tblHeader/>
        </w:trPr>
        <w:tc>
          <w:tcPr>
            <w:tcW w:w="2500" w:type="dxa"/>
          </w:tcPr>
          <w:p w14:paraId="505BF056" w14:textId="77777777" w:rsidR="005662C1" w:rsidRDefault="001136C0">
            <w:pPr>
              <w:pStyle w:val="Tabletitle"/>
            </w:pPr>
            <w:r>
              <w:t>Property</w:t>
            </w:r>
          </w:p>
        </w:tc>
        <w:tc>
          <w:tcPr>
            <w:tcW w:w="2500" w:type="dxa"/>
          </w:tcPr>
          <w:p w14:paraId="721FFD90" w14:textId="77777777" w:rsidR="005662C1" w:rsidRDefault="001136C0">
            <w:pPr>
              <w:pStyle w:val="Tabletitle"/>
            </w:pPr>
            <w:r>
              <w:t>A</w:t>
            </w:r>
          </w:p>
        </w:tc>
        <w:tc>
          <w:tcPr>
            <w:tcW w:w="2500" w:type="dxa"/>
          </w:tcPr>
          <w:p w14:paraId="504F73D9" w14:textId="77777777" w:rsidR="005662C1" w:rsidRDefault="001136C0">
            <w:pPr>
              <w:pStyle w:val="Tabletitle"/>
            </w:pPr>
            <w:r>
              <w:t>B</w:t>
            </w:r>
          </w:p>
        </w:tc>
        <w:tc>
          <w:tcPr>
            <w:tcW w:w="2500" w:type="dxa"/>
          </w:tcPr>
          <w:p w14:paraId="131C3376" w14:textId="77777777" w:rsidR="005662C1" w:rsidRDefault="001136C0">
            <w:pPr>
              <w:pStyle w:val="Tabletitle"/>
            </w:pPr>
            <w:r>
              <w:t>C</w:t>
            </w:r>
          </w:p>
        </w:tc>
      </w:tr>
      <w:tr w:rsidR="005662C1" w14:paraId="0174929E" w14:textId="77777777">
        <w:tc>
          <w:tcPr>
            <w:tcW w:w="2500" w:type="dxa"/>
          </w:tcPr>
          <w:p w14:paraId="58AE38CD" w14:textId="77777777" w:rsidR="005662C1" w:rsidRDefault="001136C0">
            <w:pPr>
              <w:pStyle w:val="Tabletext"/>
            </w:pPr>
            <w:r>
              <w:t>Product</w:t>
            </w:r>
          </w:p>
        </w:tc>
        <w:tc>
          <w:tcPr>
            <w:tcW w:w="2500" w:type="dxa"/>
          </w:tcPr>
          <w:p w14:paraId="2EC5FD45" w14:textId="77777777" w:rsidR="005662C1" w:rsidRDefault="005662C1"/>
        </w:tc>
        <w:tc>
          <w:tcPr>
            <w:tcW w:w="2500" w:type="dxa"/>
          </w:tcPr>
          <w:p w14:paraId="7C921003" w14:textId="77777777" w:rsidR="005662C1" w:rsidRDefault="005662C1"/>
        </w:tc>
        <w:tc>
          <w:tcPr>
            <w:tcW w:w="2500" w:type="dxa"/>
          </w:tcPr>
          <w:p w14:paraId="0A7D3C07" w14:textId="77777777" w:rsidR="005662C1" w:rsidRDefault="005662C1"/>
        </w:tc>
      </w:tr>
      <w:tr w:rsidR="005662C1" w14:paraId="65473E52" w14:textId="77777777">
        <w:tc>
          <w:tcPr>
            <w:tcW w:w="2500" w:type="dxa"/>
          </w:tcPr>
          <w:p w14:paraId="7029621B" w14:textId="77777777" w:rsidR="005662C1" w:rsidRDefault="001136C0">
            <w:pPr>
              <w:pStyle w:val="Tabletext"/>
            </w:pPr>
            <w:r>
              <w:t>Panel material</w:t>
            </w:r>
          </w:p>
        </w:tc>
        <w:tc>
          <w:tcPr>
            <w:tcW w:w="2500" w:type="dxa"/>
          </w:tcPr>
          <w:p w14:paraId="7EA5942D" w14:textId="77777777" w:rsidR="005662C1" w:rsidRDefault="005662C1"/>
        </w:tc>
        <w:tc>
          <w:tcPr>
            <w:tcW w:w="2500" w:type="dxa"/>
          </w:tcPr>
          <w:p w14:paraId="31327D28" w14:textId="77777777" w:rsidR="005662C1" w:rsidRDefault="005662C1"/>
        </w:tc>
        <w:tc>
          <w:tcPr>
            <w:tcW w:w="2500" w:type="dxa"/>
          </w:tcPr>
          <w:p w14:paraId="78F83647" w14:textId="77777777" w:rsidR="005662C1" w:rsidRDefault="005662C1"/>
        </w:tc>
      </w:tr>
      <w:tr w:rsidR="005662C1" w14:paraId="1D59062F" w14:textId="77777777">
        <w:tc>
          <w:tcPr>
            <w:tcW w:w="2500" w:type="dxa"/>
          </w:tcPr>
          <w:p w14:paraId="792ECBCB" w14:textId="77777777" w:rsidR="005662C1" w:rsidRDefault="001136C0">
            <w:pPr>
              <w:pStyle w:val="Tabletext"/>
            </w:pPr>
            <w:r>
              <w:t>Surround finish</w:t>
            </w:r>
          </w:p>
        </w:tc>
        <w:tc>
          <w:tcPr>
            <w:tcW w:w="2500" w:type="dxa"/>
          </w:tcPr>
          <w:p w14:paraId="134D1C31" w14:textId="77777777" w:rsidR="005662C1" w:rsidRDefault="005662C1"/>
        </w:tc>
        <w:tc>
          <w:tcPr>
            <w:tcW w:w="2500" w:type="dxa"/>
          </w:tcPr>
          <w:p w14:paraId="103F3794" w14:textId="77777777" w:rsidR="005662C1" w:rsidRDefault="005662C1"/>
        </w:tc>
        <w:tc>
          <w:tcPr>
            <w:tcW w:w="2500" w:type="dxa"/>
          </w:tcPr>
          <w:p w14:paraId="6443EFF2" w14:textId="77777777" w:rsidR="005662C1" w:rsidRDefault="005662C1"/>
        </w:tc>
      </w:tr>
      <w:tr w:rsidR="005662C1" w14:paraId="4E33BCD0" w14:textId="77777777">
        <w:tc>
          <w:tcPr>
            <w:tcW w:w="2500" w:type="dxa"/>
          </w:tcPr>
          <w:p w14:paraId="7B4F08CB" w14:textId="77777777" w:rsidR="005662C1" w:rsidRDefault="001136C0">
            <w:pPr>
              <w:pStyle w:val="Tabletext"/>
            </w:pPr>
            <w:r>
              <w:t>Lock</w:t>
            </w:r>
          </w:p>
        </w:tc>
        <w:tc>
          <w:tcPr>
            <w:tcW w:w="2500" w:type="dxa"/>
          </w:tcPr>
          <w:p w14:paraId="22115E24" w14:textId="77777777" w:rsidR="005662C1" w:rsidRDefault="005662C1"/>
        </w:tc>
        <w:tc>
          <w:tcPr>
            <w:tcW w:w="2500" w:type="dxa"/>
          </w:tcPr>
          <w:p w14:paraId="0F555170" w14:textId="77777777" w:rsidR="005662C1" w:rsidRDefault="005662C1"/>
        </w:tc>
        <w:tc>
          <w:tcPr>
            <w:tcW w:w="2500" w:type="dxa"/>
          </w:tcPr>
          <w:p w14:paraId="5721FEAB" w14:textId="77777777" w:rsidR="005662C1" w:rsidRDefault="005662C1"/>
        </w:tc>
      </w:tr>
      <w:tr w:rsidR="005662C1" w14:paraId="52AA59AD" w14:textId="77777777">
        <w:tc>
          <w:tcPr>
            <w:tcW w:w="2500" w:type="dxa"/>
          </w:tcPr>
          <w:p w14:paraId="31DF5779" w14:textId="77777777" w:rsidR="005662C1" w:rsidRDefault="001136C0">
            <w:pPr>
              <w:pStyle w:val="Tabletext"/>
            </w:pPr>
            <w:r>
              <w:t>Latch</w:t>
            </w:r>
          </w:p>
        </w:tc>
        <w:tc>
          <w:tcPr>
            <w:tcW w:w="2500" w:type="dxa"/>
          </w:tcPr>
          <w:p w14:paraId="602B839D" w14:textId="77777777" w:rsidR="005662C1" w:rsidRDefault="005662C1"/>
        </w:tc>
        <w:tc>
          <w:tcPr>
            <w:tcW w:w="2500" w:type="dxa"/>
          </w:tcPr>
          <w:p w14:paraId="006502E5" w14:textId="77777777" w:rsidR="005662C1" w:rsidRDefault="005662C1"/>
        </w:tc>
        <w:tc>
          <w:tcPr>
            <w:tcW w:w="2500" w:type="dxa"/>
          </w:tcPr>
          <w:p w14:paraId="3E2CAB09" w14:textId="77777777" w:rsidR="005662C1" w:rsidRDefault="005662C1"/>
        </w:tc>
      </w:tr>
    </w:tbl>
    <w:p w14:paraId="6C3F2F2A" w14:textId="77777777" w:rsidR="005662C1" w:rsidRDefault="001136C0">
      <w:r>
        <w:t> </w:t>
      </w:r>
    </w:p>
    <w:p w14:paraId="4F015EFC"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02A5C5CA" w14:textId="77777777" w:rsidR="005662C1" w:rsidRDefault="001136C0">
      <w:pPr>
        <w:pStyle w:val="Instructions"/>
      </w:pPr>
      <w:r>
        <w:t xml:space="preserve">Edit codes in the </w:t>
      </w:r>
      <w:r>
        <w:rPr>
          <w:b/>
        </w:rPr>
        <w:t>Schedule</w:t>
      </w:r>
      <w:r>
        <w:t xml:space="preserve"> to match those on drawings. Custom sizes available, consult RONDO for options.</w:t>
      </w:r>
    </w:p>
    <w:p w14:paraId="2CA17A80" w14:textId="77777777" w:rsidR="005662C1" w:rsidRDefault="001136C0">
      <w:pPr>
        <w:pStyle w:val="Instructions"/>
      </w:pPr>
      <w:r>
        <w:t>Metal faced access panel – Flanged edge: Select from:</w:t>
      </w:r>
    </w:p>
    <w:p w14:paraId="49E5491C" w14:textId="77777777" w:rsidR="005662C1" w:rsidRDefault="001136C0">
      <w:pPr>
        <w:pStyle w:val="Instructionsindent"/>
      </w:pPr>
      <w:r>
        <w:t>MFAP30FE: 300 mm x 300 mm.</w:t>
      </w:r>
    </w:p>
    <w:p w14:paraId="7C328206" w14:textId="77777777" w:rsidR="005662C1" w:rsidRDefault="001136C0">
      <w:pPr>
        <w:pStyle w:val="Instructionsindent"/>
      </w:pPr>
      <w:r>
        <w:t>MFAP45FE: 450 mm x 450 mm.</w:t>
      </w:r>
    </w:p>
    <w:p w14:paraId="38B30BA1" w14:textId="77777777" w:rsidR="005662C1" w:rsidRDefault="001136C0">
      <w:pPr>
        <w:pStyle w:val="Instructionsindent"/>
      </w:pPr>
      <w:r>
        <w:t>MFAP55FE: 550 mm x 550 mm.</w:t>
      </w:r>
    </w:p>
    <w:p w14:paraId="47D1E53F" w14:textId="77777777" w:rsidR="005662C1" w:rsidRDefault="001136C0">
      <w:pPr>
        <w:pStyle w:val="Instructionsindent"/>
      </w:pPr>
      <w:r>
        <w:t>MFAP60FE: 600 mm x 600 mm.</w:t>
      </w:r>
    </w:p>
    <w:p w14:paraId="5A547FD8" w14:textId="77777777" w:rsidR="005662C1" w:rsidRDefault="001136C0">
      <w:pPr>
        <w:pStyle w:val="Instructions"/>
      </w:pPr>
      <w:r>
        <w:t>Metal faced access panel - Set bead edge: Select from:</w:t>
      </w:r>
    </w:p>
    <w:p w14:paraId="76B97920" w14:textId="77777777" w:rsidR="005662C1" w:rsidRDefault="001136C0">
      <w:pPr>
        <w:pStyle w:val="Instructionsindent"/>
      </w:pPr>
      <w:r>
        <w:t>MFAP30SB: 300 mm x 300 mm.</w:t>
      </w:r>
    </w:p>
    <w:p w14:paraId="4468C3E6" w14:textId="77777777" w:rsidR="005662C1" w:rsidRDefault="001136C0">
      <w:pPr>
        <w:pStyle w:val="Instructionsindent"/>
      </w:pPr>
      <w:r>
        <w:t>MFAP45SB: 450 mm x 450 mm.</w:t>
      </w:r>
    </w:p>
    <w:p w14:paraId="02303164" w14:textId="77777777" w:rsidR="005662C1" w:rsidRDefault="001136C0">
      <w:pPr>
        <w:pStyle w:val="Instructionsindent"/>
      </w:pPr>
      <w:r>
        <w:t>MFAP55SB: 550 mm x 550 mm.</w:t>
      </w:r>
    </w:p>
    <w:p w14:paraId="0DE36CD9" w14:textId="77777777" w:rsidR="005662C1" w:rsidRDefault="001136C0">
      <w:pPr>
        <w:pStyle w:val="Instructionsindent"/>
      </w:pPr>
      <w:r>
        <w:t>MFAP60SB: 600 mm x 600 mm.</w:t>
      </w:r>
    </w:p>
    <w:p w14:paraId="68D3780E" w14:textId="77777777" w:rsidR="005662C1" w:rsidRDefault="001136C0">
      <w:pPr>
        <w:pStyle w:val="Instructions"/>
      </w:pPr>
      <w:r>
        <w:t>Sound rated access panel – Flanged edge: Select from:</w:t>
      </w:r>
    </w:p>
    <w:p w14:paraId="13B19CE9" w14:textId="77777777" w:rsidR="005662C1" w:rsidRDefault="001136C0">
      <w:pPr>
        <w:pStyle w:val="Instructionsindent"/>
      </w:pPr>
      <w:r>
        <w:t>SRAP3030BLFE: 300 mm x 300 mm.</w:t>
      </w:r>
    </w:p>
    <w:p w14:paraId="1FDD58BC" w14:textId="77777777" w:rsidR="005662C1" w:rsidRDefault="001136C0">
      <w:pPr>
        <w:pStyle w:val="Instructionsindent"/>
      </w:pPr>
      <w:r>
        <w:t>SRAP3053BLFE: 530 mm x 530 mm.</w:t>
      </w:r>
    </w:p>
    <w:p w14:paraId="09A1DFB8" w14:textId="77777777" w:rsidR="005662C1" w:rsidRDefault="001136C0">
      <w:pPr>
        <w:pStyle w:val="Instructionsindent"/>
      </w:pPr>
      <w:r>
        <w:t>SRAP3045BLFE: 450 mm x 450 mm.</w:t>
      </w:r>
    </w:p>
    <w:p w14:paraId="22104AE5" w14:textId="77777777" w:rsidR="005662C1" w:rsidRDefault="001136C0">
      <w:pPr>
        <w:pStyle w:val="Instructions"/>
      </w:pPr>
      <w:r>
        <w:t>Sound rated access panel – Set bead edge: Select from:</w:t>
      </w:r>
    </w:p>
    <w:p w14:paraId="6615FDBE" w14:textId="77777777" w:rsidR="005662C1" w:rsidRDefault="001136C0">
      <w:pPr>
        <w:pStyle w:val="Instructionsindent"/>
      </w:pPr>
      <w:r>
        <w:t>SRAP3030BLSB: 300 mm x 300 mm.</w:t>
      </w:r>
    </w:p>
    <w:p w14:paraId="74B457F5" w14:textId="77777777" w:rsidR="005662C1" w:rsidRDefault="001136C0">
      <w:pPr>
        <w:pStyle w:val="Instructionsindent"/>
      </w:pPr>
      <w:r>
        <w:t>SRAP3045BLSB: 450 mm x 450 mm.</w:t>
      </w:r>
    </w:p>
    <w:p w14:paraId="459F4E76" w14:textId="77777777" w:rsidR="005662C1" w:rsidRDefault="001136C0">
      <w:pPr>
        <w:pStyle w:val="Instructionsindent"/>
      </w:pPr>
      <w:r>
        <w:lastRenderedPageBreak/>
        <w:t>SRAP3053BLSB: 530 mm x 530 mm.</w:t>
      </w:r>
    </w:p>
    <w:p w14:paraId="0B91D378" w14:textId="77777777" w:rsidR="005662C1" w:rsidRDefault="001136C0">
      <w:pPr>
        <w:pStyle w:val="Instructions"/>
      </w:pPr>
      <w:r>
        <w:t xml:space="preserve">Fire rated access panel - </w:t>
      </w:r>
      <w:proofErr w:type="gramStart"/>
      <w:r>
        <w:t>One hour</w:t>
      </w:r>
      <w:proofErr w:type="gramEnd"/>
      <w:r>
        <w:t xml:space="preserve"> fire-rated flanged edge: Select from:</w:t>
      </w:r>
    </w:p>
    <w:p w14:paraId="746A6AD2" w14:textId="77777777" w:rsidR="005662C1" w:rsidRDefault="001136C0">
      <w:pPr>
        <w:pStyle w:val="Instructionsindent"/>
      </w:pPr>
      <w:r>
        <w:t>FRAP1H30BLFE: 300 mm x 300 mm.</w:t>
      </w:r>
    </w:p>
    <w:p w14:paraId="3190FE64" w14:textId="77777777" w:rsidR="005662C1" w:rsidRDefault="001136C0">
      <w:pPr>
        <w:pStyle w:val="Instructionsindent"/>
      </w:pPr>
      <w:r>
        <w:t>FRAP1H45BLFE: 450 mm x 450 mm.</w:t>
      </w:r>
    </w:p>
    <w:p w14:paraId="227BFECC" w14:textId="77777777" w:rsidR="005662C1" w:rsidRDefault="001136C0">
      <w:pPr>
        <w:pStyle w:val="Instructionsindent"/>
      </w:pPr>
      <w:r>
        <w:t>FRAP1H53BLFE: 530 mm x 530 mm.</w:t>
      </w:r>
    </w:p>
    <w:p w14:paraId="09EAA1FE" w14:textId="77777777" w:rsidR="005662C1" w:rsidRDefault="001136C0">
      <w:pPr>
        <w:pStyle w:val="Instructionsindent"/>
      </w:pPr>
      <w:r>
        <w:t>FRAP1H60BLFE: 600 mm x 600 mm.</w:t>
      </w:r>
    </w:p>
    <w:p w14:paraId="09554480" w14:textId="77777777" w:rsidR="005662C1" w:rsidRDefault="001136C0">
      <w:pPr>
        <w:pStyle w:val="Instructions"/>
      </w:pPr>
      <w:r>
        <w:t xml:space="preserve">Fire rated access panel - </w:t>
      </w:r>
      <w:proofErr w:type="gramStart"/>
      <w:r>
        <w:t>One hour</w:t>
      </w:r>
      <w:proofErr w:type="gramEnd"/>
      <w:r>
        <w:t xml:space="preserve"> fire-rated set bead edge: Select from:</w:t>
      </w:r>
    </w:p>
    <w:p w14:paraId="273190F5" w14:textId="77777777" w:rsidR="005662C1" w:rsidRDefault="001136C0">
      <w:pPr>
        <w:pStyle w:val="Instructionsindent"/>
      </w:pPr>
      <w:r>
        <w:t>FRAP1H30BLSB: 300 mm x 300 mm.</w:t>
      </w:r>
    </w:p>
    <w:p w14:paraId="3392D228" w14:textId="77777777" w:rsidR="005662C1" w:rsidRDefault="001136C0">
      <w:pPr>
        <w:pStyle w:val="Instructionsindent"/>
      </w:pPr>
      <w:r>
        <w:t>FRAP1H45BLSB: 450 mm x 450 mm.</w:t>
      </w:r>
    </w:p>
    <w:p w14:paraId="2295297E" w14:textId="77777777" w:rsidR="005662C1" w:rsidRDefault="001136C0">
      <w:pPr>
        <w:pStyle w:val="Instructionsindent"/>
      </w:pPr>
      <w:r>
        <w:t>FRAP1H53BLSB: 530 mm x 530 mm.</w:t>
      </w:r>
    </w:p>
    <w:p w14:paraId="4F657BE6" w14:textId="77777777" w:rsidR="005662C1" w:rsidRDefault="001136C0">
      <w:pPr>
        <w:pStyle w:val="Instructionsindent"/>
      </w:pPr>
      <w:r>
        <w:t>FRAP1H60BLSB: 600 mm x 600 mm.</w:t>
      </w:r>
    </w:p>
    <w:p w14:paraId="034EF815" w14:textId="77777777" w:rsidR="005662C1" w:rsidRDefault="001136C0">
      <w:pPr>
        <w:pStyle w:val="Instructions"/>
      </w:pPr>
      <w:r>
        <w:t xml:space="preserve">Fire rated access panel - </w:t>
      </w:r>
      <w:proofErr w:type="gramStart"/>
      <w:r>
        <w:t>2 hour</w:t>
      </w:r>
      <w:proofErr w:type="gramEnd"/>
      <w:r>
        <w:t xml:space="preserve"> fire-rated screw fixed flanged edge: Select from:</w:t>
      </w:r>
    </w:p>
    <w:p w14:paraId="078FE2B9" w14:textId="77777777" w:rsidR="005662C1" w:rsidRDefault="001136C0">
      <w:pPr>
        <w:pStyle w:val="Instructionsindent"/>
      </w:pPr>
      <w:r>
        <w:t>FRAP2H30SFFL: 300 mm x 300 mm.</w:t>
      </w:r>
    </w:p>
    <w:p w14:paraId="35F98350" w14:textId="77777777" w:rsidR="005662C1" w:rsidRDefault="001136C0">
      <w:pPr>
        <w:pStyle w:val="Instructionsindent"/>
      </w:pPr>
      <w:r>
        <w:t>FRAP2H45SFFL: 450 mm x 450 mm.</w:t>
      </w:r>
    </w:p>
    <w:p w14:paraId="402F760F" w14:textId="77777777" w:rsidR="005662C1" w:rsidRDefault="001136C0">
      <w:pPr>
        <w:pStyle w:val="Instructionsindent"/>
      </w:pPr>
      <w:r>
        <w:t>FRAP2H53SFFL: 530 mm x 530 mm.</w:t>
      </w:r>
    </w:p>
    <w:p w14:paraId="77D0FE7A" w14:textId="77777777" w:rsidR="005662C1" w:rsidRDefault="001136C0">
      <w:pPr>
        <w:pStyle w:val="Instructionsindent"/>
      </w:pPr>
      <w:r>
        <w:t>FRAP2H60SFFL: 600 mm x 600 mm.</w:t>
      </w:r>
    </w:p>
    <w:p w14:paraId="27BF9724" w14:textId="77777777" w:rsidR="005662C1" w:rsidRDefault="001136C0">
      <w:pPr>
        <w:pStyle w:val="Instructions"/>
      </w:pPr>
      <w:r>
        <w:t xml:space="preserve">Fire rated access panel - </w:t>
      </w:r>
      <w:proofErr w:type="gramStart"/>
      <w:r>
        <w:t>2 hour</w:t>
      </w:r>
      <w:proofErr w:type="gramEnd"/>
      <w:r>
        <w:t xml:space="preserve"> fire-rated screw fixed set bead edge: Select from:</w:t>
      </w:r>
    </w:p>
    <w:p w14:paraId="7C160DA0" w14:textId="77777777" w:rsidR="005662C1" w:rsidRDefault="001136C0">
      <w:pPr>
        <w:pStyle w:val="Instructionsindent"/>
      </w:pPr>
      <w:r>
        <w:t>FRAP2H30SFSB: 300 mm x 300 mm.</w:t>
      </w:r>
    </w:p>
    <w:p w14:paraId="7515B340" w14:textId="77777777" w:rsidR="005662C1" w:rsidRDefault="001136C0">
      <w:pPr>
        <w:pStyle w:val="Instructionsindent"/>
      </w:pPr>
      <w:r>
        <w:t>FRAP2H45SFSB 450 mm x 450 mm.</w:t>
      </w:r>
    </w:p>
    <w:p w14:paraId="5C8A8F77" w14:textId="77777777" w:rsidR="005662C1" w:rsidRDefault="001136C0">
      <w:pPr>
        <w:pStyle w:val="Instructionsindent"/>
      </w:pPr>
      <w:r>
        <w:t>FRAP2H53SFSB: 530 mm x 530 mm.</w:t>
      </w:r>
    </w:p>
    <w:p w14:paraId="4AAEB3C1" w14:textId="77777777" w:rsidR="005662C1" w:rsidRDefault="001136C0">
      <w:pPr>
        <w:pStyle w:val="Instructionsindent"/>
      </w:pPr>
      <w:r>
        <w:t>FRAP2H60SFSB: 600 mm x 600 mm</w:t>
      </w:r>
    </w:p>
    <w:p w14:paraId="2B32BFB1" w14:textId="77777777" w:rsidR="005662C1" w:rsidRDefault="001136C0">
      <w:pPr>
        <w:pStyle w:val="Instructions"/>
      </w:pPr>
      <w:r>
        <w:t>Aluminium manhole frame: Select from:</w:t>
      </w:r>
    </w:p>
    <w:p w14:paraId="54F0B534" w14:textId="77777777" w:rsidR="005662C1" w:rsidRDefault="001136C0">
      <w:pPr>
        <w:pStyle w:val="Instructionsindent"/>
      </w:pPr>
      <w:r>
        <w:t>AMF3030: 300 mm x 300 mm.</w:t>
      </w:r>
    </w:p>
    <w:p w14:paraId="316465CE" w14:textId="77777777" w:rsidR="005662C1" w:rsidRDefault="001136C0">
      <w:pPr>
        <w:pStyle w:val="Instructionsindent"/>
      </w:pPr>
      <w:r>
        <w:t>AMF4545: 450 mm x 450 mm.</w:t>
      </w:r>
    </w:p>
    <w:p w14:paraId="73A26879" w14:textId="77777777" w:rsidR="005662C1" w:rsidRDefault="001136C0">
      <w:pPr>
        <w:pStyle w:val="Instructionsindent"/>
      </w:pPr>
      <w:r>
        <w:t>AMF5555: 550 mm x 550 mm.</w:t>
      </w:r>
    </w:p>
    <w:p w14:paraId="388EE597" w14:textId="77777777" w:rsidR="005662C1" w:rsidRDefault="001136C0">
      <w:pPr>
        <w:pStyle w:val="Instructionsindent"/>
      </w:pPr>
      <w:r>
        <w:t>AMF6060: 600 mm x 600 mm.</w:t>
      </w:r>
    </w:p>
    <w:p w14:paraId="5D0AA09B" w14:textId="77777777" w:rsidR="005662C1" w:rsidRDefault="001136C0">
      <w:pPr>
        <w:pStyle w:val="Instructions"/>
      </w:pPr>
      <w:r>
        <w:t>Architectural access panel range: Custom sizes available, consult RONDO for options. Select from:</w:t>
      </w:r>
    </w:p>
    <w:p w14:paraId="7BC03079" w14:textId="77777777" w:rsidR="005662C1" w:rsidRDefault="001136C0">
      <w:pPr>
        <w:pStyle w:val="Instructionsindent"/>
      </w:pPr>
      <w:r>
        <w:t>Tile access panel.</w:t>
      </w:r>
    </w:p>
    <w:p w14:paraId="17108DD1" w14:textId="77777777" w:rsidR="005662C1" w:rsidRDefault="001136C0">
      <w:pPr>
        <w:pStyle w:val="Instructionsindent"/>
      </w:pPr>
      <w:r>
        <w:t>Wet area access panel</w:t>
      </w:r>
    </w:p>
    <w:p w14:paraId="711D4824" w14:textId="77777777" w:rsidR="005662C1" w:rsidRDefault="001136C0">
      <w:pPr>
        <w:pStyle w:val="Instructionsindent"/>
      </w:pPr>
      <w:r>
        <w:t>Security access panel.</w:t>
      </w:r>
    </w:p>
    <w:p w14:paraId="0B657648" w14:textId="77777777" w:rsidR="005662C1" w:rsidRDefault="001136C0">
      <w:pPr>
        <w:pStyle w:val="Instructionsindent"/>
      </w:pPr>
      <w:r>
        <w:t>Perforated plasterboard panel.</w:t>
      </w:r>
    </w:p>
    <w:p w14:paraId="4E775C88" w14:textId="77777777" w:rsidR="005662C1" w:rsidRDefault="001136C0">
      <w:pPr>
        <w:pStyle w:val="Instructionsindent"/>
      </w:pPr>
      <w:r>
        <w:t>Stainless steel access panel.</w:t>
      </w:r>
    </w:p>
    <w:p w14:paraId="5425A5F8" w14:textId="77777777" w:rsidR="005662C1" w:rsidRDefault="001136C0">
      <w:pPr>
        <w:pStyle w:val="Instructionsindent"/>
      </w:pPr>
      <w:r>
        <w:t>Corrugated sheeting access panel.</w:t>
      </w:r>
    </w:p>
    <w:p w14:paraId="435D0FC2" w14:textId="77777777" w:rsidR="005662C1" w:rsidRDefault="001136C0">
      <w:pPr>
        <w:pStyle w:val="Instructionsindent"/>
      </w:pPr>
      <w:r>
        <w:t>High performance access panel.</w:t>
      </w:r>
    </w:p>
    <w:p w14:paraId="64325832" w14:textId="77777777" w:rsidR="005662C1" w:rsidRDefault="001136C0">
      <w:pPr>
        <w:pStyle w:val="Instructions"/>
      </w:pPr>
      <w:r>
        <w:t>Architectural access panel material: Select from:</w:t>
      </w:r>
    </w:p>
    <w:p w14:paraId="7A6E6461" w14:textId="77777777" w:rsidR="005662C1" w:rsidRDefault="001136C0">
      <w:pPr>
        <w:pStyle w:val="Instructionsindent"/>
      </w:pPr>
      <w:r>
        <w:t>Tile access panel: Ceramic tile or nominate the panel material.</w:t>
      </w:r>
    </w:p>
    <w:p w14:paraId="780DE4DB" w14:textId="77777777" w:rsidR="005662C1" w:rsidRDefault="001136C0">
      <w:pPr>
        <w:pStyle w:val="Instructionsindent"/>
      </w:pPr>
      <w:r>
        <w:t>Perforated plasterboard panel: Consult RONDO for options.</w:t>
      </w:r>
    </w:p>
    <w:p w14:paraId="48119D12" w14:textId="77777777" w:rsidR="005662C1" w:rsidRDefault="001136C0">
      <w:pPr>
        <w:pStyle w:val="Instructionsindent"/>
      </w:pPr>
      <w:r>
        <w:t>Corrugated sheeting panel: Nominate the material, e.g. Perforated custom orb.</w:t>
      </w:r>
    </w:p>
    <w:p w14:paraId="66C38A96" w14:textId="77777777" w:rsidR="005662C1" w:rsidRDefault="001136C0">
      <w:pPr>
        <w:pStyle w:val="Instructions"/>
      </w:pPr>
      <w:r>
        <w:t>Surround finish: Select from Flanged or Set bead edge.</w:t>
      </w:r>
    </w:p>
    <w:p w14:paraId="76A88E88" w14:textId="77777777" w:rsidR="005662C1" w:rsidRDefault="001136C0">
      <w:pPr>
        <w:pStyle w:val="Instructions"/>
      </w:pPr>
      <w:r>
        <w:t>Locks and latches: Select from:</w:t>
      </w:r>
    </w:p>
    <w:p w14:paraId="3B70E2C7" w14:textId="77777777" w:rsidR="005662C1" w:rsidRDefault="001136C0">
      <w:pPr>
        <w:pStyle w:val="Instructionsindent"/>
      </w:pPr>
      <w:r>
        <w:t>Budget lock: For MFAP, SRAP and 1 hour FRAP panels.</w:t>
      </w:r>
    </w:p>
    <w:p w14:paraId="74B8D15E" w14:textId="77777777" w:rsidR="005662C1" w:rsidRDefault="001136C0">
      <w:pPr>
        <w:pStyle w:val="Instructionsindent"/>
      </w:pPr>
      <w:r>
        <w:t>Coin lock: For MFAP panel.</w:t>
      </w:r>
    </w:p>
    <w:p w14:paraId="7145049F" w14:textId="77777777" w:rsidR="005662C1" w:rsidRDefault="001136C0">
      <w:pPr>
        <w:pStyle w:val="Instructionsindent"/>
      </w:pPr>
      <w:r>
        <w:t>Standard lock: For SRAP panel.</w:t>
      </w:r>
    </w:p>
    <w:p w14:paraId="7FCF432A" w14:textId="77777777" w:rsidR="005662C1" w:rsidRDefault="001136C0">
      <w:pPr>
        <w:pStyle w:val="Instructionsindent"/>
      </w:pPr>
      <w:r>
        <w:t>CAM lock: For SRAP panel.</w:t>
      </w:r>
    </w:p>
    <w:p w14:paraId="4D50A8C1" w14:textId="77777777" w:rsidR="005662C1" w:rsidRDefault="001136C0">
      <w:pPr>
        <w:pStyle w:val="Instructionsindent"/>
      </w:pPr>
      <w:r>
        <w:t>Touch latch: For SRAP panel up to 450 mm x 450 mm.</w:t>
      </w:r>
    </w:p>
    <w:p w14:paraId="2A66CFC1" w14:textId="77777777" w:rsidR="005662C1" w:rsidRDefault="001136C0">
      <w:pPr>
        <w:pStyle w:val="Instructionsindent"/>
      </w:pPr>
      <w:r>
        <w:t>Magnetic catch: For 300 mm x 300 mm, 450 mm x 450 mm and 530 mm x 530 mm sized SRAP panels.</w:t>
      </w:r>
    </w:p>
    <w:p w14:paraId="453CD835" w14:textId="77777777" w:rsidR="005662C1" w:rsidRDefault="001136C0">
      <w:pPr>
        <w:pStyle w:val="Instructionsindent"/>
      </w:pPr>
      <w:r>
        <w:t>For Architectural access panels, consult RONDO for options. Struts are available for large panels and security panels.</w:t>
      </w:r>
    </w:p>
    <w:p w14:paraId="4A3F52D4" w14:textId="77777777" w:rsidR="005662C1" w:rsidRDefault="001136C0">
      <w:pPr>
        <w:pStyle w:val="Heading3"/>
      </w:pPr>
      <w:bookmarkStart w:id="267" w:name="h-77852-content"/>
      <w:bookmarkStart w:id="268" w:name="f-77852-content"/>
      <w:bookmarkEnd w:id="265"/>
      <w:bookmarkEnd w:id="266"/>
      <w:r>
        <w:lastRenderedPageBreak/>
        <w:t>Door types schedule</w:t>
      </w:r>
      <w:bookmarkEnd w:id="267"/>
    </w:p>
    <w:p w14:paraId="7A59663B" w14:textId="77777777" w:rsidR="005662C1" w:rsidRDefault="001136C0">
      <w:pPr>
        <w:pStyle w:val="Heading4"/>
      </w:pPr>
      <w:bookmarkStart w:id="269" w:name="h-81177-content1"/>
      <w:bookmarkStart w:id="270" w:name="f-81177-content1"/>
      <w:bookmarkStart w:id="271" w:name="f-81177"/>
      <w:bookmarkEnd w:id="268"/>
      <w:r>
        <w:t>Flush panel doors construction schedule</w:t>
      </w:r>
      <w:bookmarkEnd w:id="269"/>
    </w:p>
    <w:tbl>
      <w:tblPr>
        <w:tblStyle w:val="NATSPECTable"/>
        <w:tblW w:w="5000" w:type="pct"/>
        <w:tblLook w:val="0600" w:firstRow="0" w:lastRow="0" w:firstColumn="0" w:lastColumn="0" w:noHBand="1" w:noVBand="1"/>
      </w:tblPr>
      <w:tblGrid>
        <w:gridCol w:w="2365"/>
        <w:gridCol w:w="2262"/>
        <w:gridCol w:w="2262"/>
        <w:gridCol w:w="2262"/>
      </w:tblGrid>
      <w:tr w:rsidR="005662C1" w14:paraId="484E063A" w14:textId="77777777">
        <w:trPr>
          <w:tblHeader/>
        </w:trPr>
        <w:tc>
          <w:tcPr>
            <w:tcW w:w="2500" w:type="dxa"/>
          </w:tcPr>
          <w:p w14:paraId="52B3CFC2" w14:textId="77777777" w:rsidR="005662C1" w:rsidRDefault="001136C0">
            <w:pPr>
              <w:pStyle w:val="Tabletitle"/>
            </w:pPr>
            <w:r>
              <w:t>Property</w:t>
            </w:r>
          </w:p>
        </w:tc>
        <w:tc>
          <w:tcPr>
            <w:tcW w:w="2500" w:type="dxa"/>
          </w:tcPr>
          <w:p w14:paraId="573615B9" w14:textId="77777777" w:rsidR="005662C1" w:rsidRDefault="001136C0">
            <w:pPr>
              <w:pStyle w:val="Tabletitle"/>
            </w:pPr>
            <w:r>
              <w:t>A</w:t>
            </w:r>
          </w:p>
        </w:tc>
        <w:tc>
          <w:tcPr>
            <w:tcW w:w="2500" w:type="dxa"/>
          </w:tcPr>
          <w:p w14:paraId="50EC48A7" w14:textId="77777777" w:rsidR="005662C1" w:rsidRDefault="001136C0">
            <w:pPr>
              <w:pStyle w:val="Tabletitle"/>
            </w:pPr>
            <w:r>
              <w:t>B</w:t>
            </w:r>
          </w:p>
        </w:tc>
        <w:tc>
          <w:tcPr>
            <w:tcW w:w="2500" w:type="dxa"/>
          </w:tcPr>
          <w:p w14:paraId="13ABFE78" w14:textId="77777777" w:rsidR="005662C1" w:rsidRDefault="001136C0">
            <w:pPr>
              <w:pStyle w:val="Tabletitle"/>
            </w:pPr>
            <w:r>
              <w:t>C</w:t>
            </w:r>
          </w:p>
        </w:tc>
      </w:tr>
      <w:tr w:rsidR="005662C1" w14:paraId="51C3CA69" w14:textId="77777777">
        <w:tc>
          <w:tcPr>
            <w:tcW w:w="2500" w:type="dxa"/>
          </w:tcPr>
          <w:p w14:paraId="7451C798" w14:textId="77777777" w:rsidR="005662C1" w:rsidRDefault="001136C0">
            <w:pPr>
              <w:pStyle w:val="Tabletext"/>
            </w:pPr>
            <w:r>
              <w:t>Door type</w:t>
            </w:r>
          </w:p>
        </w:tc>
        <w:tc>
          <w:tcPr>
            <w:tcW w:w="2500" w:type="dxa"/>
          </w:tcPr>
          <w:p w14:paraId="0062FAF9" w14:textId="77777777" w:rsidR="005662C1" w:rsidRDefault="005662C1"/>
        </w:tc>
        <w:tc>
          <w:tcPr>
            <w:tcW w:w="2500" w:type="dxa"/>
          </w:tcPr>
          <w:p w14:paraId="7042D388" w14:textId="77777777" w:rsidR="005662C1" w:rsidRDefault="005662C1"/>
        </w:tc>
        <w:tc>
          <w:tcPr>
            <w:tcW w:w="2500" w:type="dxa"/>
          </w:tcPr>
          <w:p w14:paraId="4EBA07A3" w14:textId="77777777" w:rsidR="005662C1" w:rsidRDefault="005662C1"/>
        </w:tc>
      </w:tr>
      <w:tr w:rsidR="005662C1" w14:paraId="58AD0B82" w14:textId="77777777">
        <w:tc>
          <w:tcPr>
            <w:tcW w:w="2500" w:type="dxa"/>
          </w:tcPr>
          <w:p w14:paraId="5F3901F3" w14:textId="77777777" w:rsidR="005662C1" w:rsidRDefault="001136C0">
            <w:pPr>
              <w:pStyle w:val="Tabletext"/>
            </w:pPr>
            <w:r>
              <w:t>Thickness (mm)</w:t>
            </w:r>
          </w:p>
        </w:tc>
        <w:tc>
          <w:tcPr>
            <w:tcW w:w="2500" w:type="dxa"/>
          </w:tcPr>
          <w:p w14:paraId="290C9F05" w14:textId="77777777" w:rsidR="005662C1" w:rsidRDefault="005662C1"/>
        </w:tc>
        <w:tc>
          <w:tcPr>
            <w:tcW w:w="2500" w:type="dxa"/>
          </w:tcPr>
          <w:p w14:paraId="643D5131" w14:textId="77777777" w:rsidR="005662C1" w:rsidRDefault="005662C1"/>
        </w:tc>
        <w:tc>
          <w:tcPr>
            <w:tcW w:w="2500" w:type="dxa"/>
          </w:tcPr>
          <w:p w14:paraId="1F609E7E" w14:textId="77777777" w:rsidR="005662C1" w:rsidRDefault="005662C1"/>
        </w:tc>
      </w:tr>
      <w:tr w:rsidR="005662C1" w14:paraId="63EA122A" w14:textId="77777777">
        <w:tc>
          <w:tcPr>
            <w:tcW w:w="2500" w:type="dxa"/>
          </w:tcPr>
          <w:p w14:paraId="019F5BDD" w14:textId="77777777" w:rsidR="005662C1" w:rsidRDefault="001136C0">
            <w:pPr>
              <w:pStyle w:val="Tabletext"/>
            </w:pPr>
            <w:r>
              <w:t>Core material</w:t>
            </w:r>
          </w:p>
        </w:tc>
        <w:tc>
          <w:tcPr>
            <w:tcW w:w="2500" w:type="dxa"/>
          </w:tcPr>
          <w:p w14:paraId="5993D466" w14:textId="77777777" w:rsidR="005662C1" w:rsidRDefault="005662C1"/>
        </w:tc>
        <w:tc>
          <w:tcPr>
            <w:tcW w:w="2500" w:type="dxa"/>
          </w:tcPr>
          <w:p w14:paraId="17481FDB" w14:textId="77777777" w:rsidR="005662C1" w:rsidRDefault="005662C1"/>
        </w:tc>
        <w:tc>
          <w:tcPr>
            <w:tcW w:w="2500" w:type="dxa"/>
          </w:tcPr>
          <w:p w14:paraId="44FAC87C" w14:textId="77777777" w:rsidR="005662C1" w:rsidRDefault="005662C1"/>
        </w:tc>
      </w:tr>
      <w:tr w:rsidR="005662C1" w14:paraId="260441EC" w14:textId="77777777">
        <w:tc>
          <w:tcPr>
            <w:tcW w:w="2500" w:type="dxa"/>
          </w:tcPr>
          <w:p w14:paraId="25C7BC49" w14:textId="77777777" w:rsidR="005662C1" w:rsidRDefault="001136C0">
            <w:pPr>
              <w:pStyle w:val="Tabletext"/>
            </w:pPr>
            <w:r>
              <w:t>Facing material</w:t>
            </w:r>
          </w:p>
        </w:tc>
        <w:tc>
          <w:tcPr>
            <w:tcW w:w="2500" w:type="dxa"/>
          </w:tcPr>
          <w:p w14:paraId="7A8F0CFD" w14:textId="77777777" w:rsidR="005662C1" w:rsidRDefault="005662C1"/>
        </w:tc>
        <w:tc>
          <w:tcPr>
            <w:tcW w:w="2500" w:type="dxa"/>
          </w:tcPr>
          <w:p w14:paraId="5CF24942" w14:textId="77777777" w:rsidR="005662C1" w:rsidRDefault="005662C1"/>
        </w:tc>
        <w:tc>
          <w:tcPr>
            <w:tcW w:w="2500" w:type="dxa"/>
          </w:tcPr>
          <w:p w14:paraId="55F152D9" w14:textId="77777777" w:rsidR="005662C1" w:rsidRDefault="005662C1"/>
        </w:tc>
      </w:tr>
      <w:tr w:rsidR="005662C1" w14:paraId="3C99FFB6" w14:textId="77777777">
        <w:tc>
          <w:tcPr>
            <w:tcW w:w="2500" w:type="dxa"/>
          </w:tcPr>
          <w:p w14:paraId="0C61D494" w14:textId="77777777" w:rsidR="005662C1" w:rsidRDefault="001136C0">
            <w:pPr>
              <w:pStyle w:val="Tabletext"/>
            </w:pPr>
            <w:r>
              <w:t>Face veneers: Timber species or group</w:t>
            </w:r>
          </w:p>
        </w:tc>
        <w:tc>
          <w:tcPr>
            <w:tcW w:w="2500" w:type="dxa"/>
          </w:tcPr>
          <w:p w14:paraId="2024DD14" w14:textId="77777777" w:rsidR="005662C1" w:rsidRDefault="005662C1"/>
        </w:tc>
        <w:tc>
          <w:tcPr>
            <w:tcW w:w="2500" w:type="dxa"/>
          </w:tcPr>
          <w:p w14:paraId="4141FB4B" w14:textId="77777777" w:rsidR="005662C1" w:rsidRDefault="005662C1"/>
        </w:tc>
        <w:tc>
          <w:tcPr>
            <w:tcW w:w="2500" w:type="dxa"/>
          </w:tcPr>
          <w:p w14:paraId="1B523A79" w14:textId="77777777" w:rsidR="005662C1" w:rsidRDefault="005662C1"/>
        </w:tc>
      </w:tr>
      <w:tr w:rsidR="005662C1" w14:paraId="09F4B238" w14:textId="77777777">
        <w:tc>
          <w:tcPr>
            <w:tcW w:w="2500" w:type="dxa"/>
          </w:tcPr>
          <w:p w14:paraId="7AF3B517" w14:textId="77777777" w:rsidR="005662C1" w:rsidRDefault="001136C0">
            <w:pPr>
              <w:pStyle w:val="Tabletext"/>
            </w:pPr>
            <w:r>
              <w:t>Face veneers: Veneer quality</w:t>
            </w:r>
          </w:p>
        </w:tc>
        <w:tc>
          <w:tcPr>
            <w:tcW w:w="2500" w:type="dxa"/>
          </w:tcPr>
          <w:p w14:paraId="72773A99" w14:textId="77777777" w:rsidR="005662C1" w:rsidRDefault="005662C1"/>
        </w:tc>
        <w:tc>
          <w:tcPr>
            <w:tcW w:w="2500" w:type="dxa"/>
          </w:tcPr>
          <w:p w14:paraId="630FFA8A" w14:textId="77777777" w:rsidR="005662C1" w:rsidRDefault="005662C1"/>
        </w:tc>
        <w:tc>
          <w:tcPr>
            <w:tcW w:w="2500" w:type="dxa"/>
          </w:tcPr>
          <w:p w14:paraId="770B5CD1" w14:textId="77777777" w:rsidR="005662C1" w:rsidRDefault="005662C1"/>
        </w:tc>
      </w:tr>
      <w:tr w:rsidR="005662C1" w14:paraId="747AA76E" w14:textId="77777777">
        <w:tc>
          <w:tcPr>
            <w:tcW w:w="2500" w:type="dxa"/>
          </w:tcPr>
          <w:p w14:paraId="0B65BE3A" w14:textId="77777777" w:rsidR="005662C1" w:rsidRDefault="001136C0">
            <w:pPr>
              <w:pStyle w:val="Tabletext"/>
            </w:pPr>
            <w:r>
              <w:t>Face veneers: Matching arrangement</w:t>
            </w:r>
          </w:p>
        </w:tc>
        <w:tc>
          <w:tcPr>
            <w:tcW w:w="2500" w:type="dxa"/>
          </w:tcPr>
          <w:p w14:paraId="593F6D2B" w14:textId="77777777" w:rsidR="005662C1" w:rsidRDefault="005662C1"/>
        </w:tc>
        <w:tc>
          <w:tcPr>
            <w:tcW w:w="2500" w:type="dxa"/>
          </w:tcPr>
          <w:p w14:paraId="714BEA01" w14:textId="77777777" w:rsidR="005662C1" w:rsidRDefault="005662C1"/>
        </w:tc>
        <w:tc>
          <w:tcPr>
            <w:tcW w:w="2500" w:type="dxa"/>
          </w:tcPr>
          <w:p w14:paraId="085D0AF9" w14:textId="77777777" w:rsidR="005662C1" w:rsidRDefault="005662C1"/>
        </w:tc>
      </w:tr>
      <w:tr w:rsidR="005662C1" w14:paraId="6AD0B18A" w14:textId="77777777">
        <w:tc>
          <w:tcPr>
            <w:tcW w:w="2500" w:type="dxa"/>
          </w:tcPr>
          <w:p w14:paraId="207610E9" w14:textId="77777777" w:rsidR="005662C1" w:rsidRDefault="001136C0">
            <w:pPr>
              <w:pStyle w:val="Tabletext"/>
            </w:pPr>
            <w:r>
              <w:t>Edge strip thickness (mm)</w:t>
            </w:r>
          </w:p>
        </w:tc>
        <w:tc>
          <w:tcPr>
            <w:tcW w:w="2500" w:type="dxa"/>
          </w:tcPr>
          <w:p w14:paraId="6C738E7D" w14:textId="77777777" w:rsidR="005662C1" w:rsidRDefault="005662C1"/>
        </w:tc>
        <w:tc>
          <w:tcPr>
            <w:tcW w:w="2500" w:type="dxa"/>
          </w:tcPr>
          <w:p w14:paraId="282E3511" w14:textId="77777777" w:rsidR="005662C1" w:rsidRDefault="005662C1"/>
        </w:tc>
        <w:tc>
          <w:tcPr>
            <w:tcW w:w="2500" w:type="dxa"/>
          </w:tcPr>
          <w:p w14:paraId="0FB69722" w14:textId="77777777" w:rsidR="005662C1" w:rsidRDefault="005662C1"/>
        </w:tc>
      </w:tr>
      <w:tr w:rsidR="005662C1" w14:paraId="278DC719" w14:textId="77777777">
        <w:tc>
          <w:tcPr>
            <w:tcW w:w="2500" w:type="dxa"/>
          </w:tcPr>
          <w:p w14:paraId="6337F231" w14:textId="77777777" w:rsidR="005662C1" w:rsidRDefault="001136C0">
            <w:pPr>
              <w:pStyle w:val="Tabletext"/>
            </w:pPr>
            <w:r>
              <w:t>Inset panels: Type</w:t>
            </w:r>
          </w:p>
        </w:tc>
        <w:tc>
          <w:tcPr>
            <w:tcW w:w="2500" w:type="dxa"/>
          </w:tcPr>
          <w:p w14:paraId="745333C4" w14:textId="77777777" w:rsidR="005662C1" w:rsidRDefault="005662C1"/>
        </w:tc>
        <w:tc>
          <w:tcPr>
            <w:tcW w:w="2500" w:type="dxa"/>
          </w:tcPr>
          <w:p w14:paraId="36F5CA9C" w14:textId="77777777" w:rsidR="005662C1" w:rsidRDefault="005662C1"/>
        </w:tc>
        <w:tc>
          <w:tcPr>
            <w:tcW w:w="2500" w:type="dxa"/>
          </w:tcPr>
          <w:p w14:paraId="0E6A8570" w14:textId="77777777" w:rsidR="005662C1" w:rsidRDefault="005662C1"/>
        </w:tc>
      </w:tr>
      <w:tr w:rsidR="005662C1" w14:paraId="527E9177" w14:textId="77777777">
        <w:tc>
          <w:tcPr>
            <w:tcW w:w="2500" w:type="dxa"/>
          </w:tcPr>
          <w:p w14:paraId="051BC069" w14:textId="77777777" w:rsidR="005662C1" w:rsidRDefault="001136C0">
            <w:pPr>
              <w:pStyle w:val="Tabletext"/>
            </w:pPr>
            <w:r>
              <w:t>Inset panels: Clear opening size (mm)</w:t>
            </w:r>
          </w:p>
        </w:tc>
        <w:tc>
          <w:tcPr>
            <w:tcW w:w="2500" w:type="dxa"/>
          </w:tcPr>
          <w:p w14:paraId="14B123B6" w14:textId="77777777" w:rsidR="005662C1" w:rsidRDefault="005662C1"/>
        </w:tc>
        <w:tc>
          <w:tcPr>
            <w:tcW w:w="2500" w:type="dxa"/>
          </w:tcPr>
          <w:p w14:paraId="6AB3ACFE" w14:textId="77777777" w:rsidR="005662C1" w:rsidRDefault="005662C1"/>
        </w:tc>
        <w:tc>
          <w:tcPr>
            <w:tcW w:w="2500" w:type="dxa"/>
          </w:tcPr>
          <w:p w14:paraId="0A008F1A" w14:textId="77777777" w:rsidR="005662C1" w:rsidRDefault="005662C1"/>
        </w:tc>
      </w:tr>
      <w:tr w:rsidR="005662C1" w14:paraId="1F3C2591" w14:textId="77777777">
        <w:tc>
          <w:tcPr>
            <w:tcW w:w="2500" w:type="dxa"/>
          </w:tcPr>
          <w:p w14:paraId="5C9F64D6" w14:textId="77777777" w:rsidR="005662C1" w:rsidRDefault="001136C0">
            <w:pPr>
              <w:pStyle w:val="Tabletext"/>
            </w:pPr>
            <w:r>
              <w:t>Finish</w:t>
            </w:r>
          </w:p>
        </w:tc>
        <w:tc>
          <w:tcPr>
            <w:tcW w:w="2500" w:type="dxa"/>
          </w:tcPr>
          <w:p w14:paraId="69EC4114" w14:textId="77777777" w:rsidR="005662C1" w:rsidRDefault="005662C1"/>
        </w:tc>
        <w:tc>
          <w:tcPr>
            <w:tcW w:w="2500" w:type="dxa"/>
          </w:tcPr>
          <w:p w14:paraId="27898637" w14:textId="77777777" w:rsidR="005662C1" w:rsidRDefault="005662C1"/>
        </w:tc>
        <w:tc>
          <w:tcPr>
            <w:tcW w:w="2500" w:type="dxa"/>
          </w:tcPr>
          <w:p w14:paraId="61EEBFAC" w14:textId="77777777" w:rsidR="005662C1" w:rsidRDefault="005662C1"/>
        </w:tc>
      </w:tr>
      <w:tr w:rsidR="005662C1" w14:paraId="6E536D16" w14:textId="77777777">
        <w:tc>
          <w:tcPr>
            <w:tcW w:w="2500" w:type="dxa"/>
          </w:tcPr>
          <w:p w14:paraId="6179FDB8" w14:textId="77777777" w:rsidR="005662C1" w:rsidRDefault="001136C0">
            <w:pPr>
              <w:pStyle w:val="Tabletext"/>
            </w:pPr>
            <w:r>
              <w:t>Floor clearance</w:t>
            </w:r>
          </w:p>
        </w:tc>
        <w:tc>
          <w:tcPr>
            <w:tcW w:w="2500" w:type="dxa"/>
          </w:tcPr>
          <w:p w14:paraId="20077814" w14:textId="77777777" w:rsidR="005662C1" w:rsidRDefault="005662C1"/>
        </w:tc>
        <w:tc>
          <w:tcPr>
            <w:tcW w:w="2500" w:type="dxa"/>
          </w:tcPr>
          <w:p w14:paraId="599650E2" w14:textId="77777777" w:rsidR="005662C1" w:rsidRDefault="005662C1"/>
        </w:tc>
        <w:tc>
          <w:tcPr>
            <w:tcW w:w="2500" w:type="dxa"/>
          </w:tcPr>
          <w:p w14:paraId="76A9E216" w14:textId="77777777" w:rsidR="005662C1" w:rsidRDefault="005662C1"/>
        </w:tc>
      </w:tr>
    </w:tbl>
    <w:p w14:paraId="118CD204" w14:textId="77777777" w:rsidR="005662C1" w:rsidRDefault="001136C0">
      <w:r>
        <w:t> </w:t>
      </w:r>
    </w:p>
    <w:p w14:paraId="6261A204"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569166FE" w14:textId="77777777" w:rsidR="005662C1" w:rsidRDefault="001136C0">
      <w:pPr>
        <w:pStyle w:val="Instructions"/>
      </w:pPr>
      <w:r>
        <w:t xml:space="preserve">Edit codes in the </w:t>
      </w:r>
      <w:r>
        <w:rPr>
          <w:b/>
        </w:rPr>
        <w:t>Schedule</w:t>
      </w:r>
      <w:r>
        <w:t xml:space="preserve"> to match those on drawings.</w:t>
      </w:r>
    </w:p>
    <w:p w14:paraId="2328FB90" w14:textId="77777777" w:rsidR="005662C1" w:rsidRDefault="001136C0">
      <w:pPr>
        <w:pStyle w:val="Instructions"/>
      </w:pPr>
      <w:r>
        <w:t>Door type: e.g. Hollow core, Semi-solid core, Solid core or MDF.</w:t>
      </w:r>
    </w:p>
    <w:p w14:paraId="76477C41" w14:textId="77777777" w:rsidR="005662C1" w:rsidRDefault="001136C0">
      <w:pPr>
        <w:pStyle w:val="Instructions"/>
      </w:pPr>
      <w:r>
        <w:t xml:space="preserve">Thickness: Minimum thicknesses are documented in the </w:t>
      </w:r>
      <w:proofErr w:type="spellStart"/>
      <w:r>
        <w:t>worksection</w:t>
      </w:r>
      <w:proofErr w:type="spellEnd"/>
      <w:r>
        <w:t>. Other thicknesses may be specified here if applicable. Most door lock furniture cannot be fitted to doors less than 35 mm thick.</w:t>
      </w:r>
    </w:p>
    <w:p w14:paraId="2F76CB9D" w14:textId="77777777" w:rsidR="005662C1" w:rsidRDefault="001136C0">
      <w:pPr>
        <w:pStyle w:val="Instructions"/>
      </w:pPr>
      <w:r>
        <w:t>Core material: Blockboard, particleboard or MDF (for solid core); Cellular paper or Wood curls (for cellular core).</w:t>
      </w:r>
    </w:p>
    <w:p w14:paraId="7B6E2591" w14:textId="77777777" w:rsidR="005662C1" w:rsidRDefault="001136C0">
      <w:pPr>
        <w:pStyle w:val="Instructions"/>
      </w:pPr>
      <w:r>
        <w:t>Facing material: Hardboard, Laminate, Plywood or MDF.</w:t>
      </w:r>
    </w:p>
    <w:p w14:paraId="4BA41C38" w14:textId="77777777" w:rsidR="005662C1" w:rsidRDefault="001136C0">
      <w:pPr>
        <w:pStyle w:val="Instructions"/>
      </w:pPr>
      <w:r>
        <w:t>Face veneers:</w:t>
      </w:r>
    </w:p>
    <w:p w14:paraId="71DB6396" w14:textId="77777777" w:rsidR="005662C1" w:rsidRDefault="001136C0">
      <w:pPr>
        <w:pStyle w:val="Instructionsindent"/>
      </w:pPr>
      <w:r>
        <w:t>Veneer quality: e.g. A for clear finishes, B for opaque.</w:t>
      </w:r>
    </w:p>
    <w:p w14:paraId="08886A21" w14:textId="77777777" w:rsidR="005662C1" w:rsidRDefault="001136C0">
      <w:pPr>
        <w:pStyle w:val="Instructionsindent"/>
      </w:pPr>
      <w:r>
        <w:t>Matching arrangement: (clear finishes only) e.g. Book, Centre, Diamond, Random or Slip.</w:t>
      </w:r>
    </w:p>
    <w:p w14:paraId="745C388B" w14:textId="77777777" w:rsidR="005662C1" w:rsidRDefault="001136C0">
      <w:pPr>
        <w:pStyle w:val="Instructions"/>
      </w:pPr>
      <w:r>
        <w:t xml:space="preserve">Edge strip thickness (mm): State, if thicker than the minimum documented in the </w:t>
      </w:r>
      <w:proofErr w:type="spellStart"/>
      <w:r>
        <w:t>worksection</w:t>
      </w:r>
      <w:proofErr w:type="spellEnd"/>
      <w:r>
        <w:t>.</w:t>
      </w:r>
    </w:p>
    <w:p w14:paraId="10F2346B" w14:textId="77777777" w:rsidR="005662C1" w:rsidRDefault="001136C0">
      <w:pPr>
        <w:pStyle w:val="Instructions"/>
      </w:pPr>
      <w:r>
        <w:t xml:space="preserve">Inset panels: Delete if there are no panels or openings in flush panel doors. Metal grilles may be documented in the mechanical </w:t>
      </w:r>
      <w:proofErr w:type="spellStart"/>
      <w:r>
        <w:t>worksections</w:t>
      </w:r>
      <w:proofErr w:type="spellEnd"/>
      <w:r>
        <w:t>.</w:t>
      </w:r>
    </w:p>
    <w:p w14:paraId="36D1B388" w14:textId="77777777" w:rsidR="005662C1" w:rsidRDefault="001136C0">
      <w:pPr>
        <w:pStyle w:val="Instructionsindent"/>
      </w:pPr>
      <w:r>
        <w:t>Type: Glazed panel, Timber louvres, or Metal grille.</w:t>
      </w:r>
    </w:p>
    <w:p w14:paraId="25E126E6" w14:textId="77777777" w:rsidR="005662C1" w:rsidRDefault="001136C0">
      <w:pPr>
        <w:pStyle w:val="Instructionsindent"/>
      </w:pPr>
      <w:r>
        <w:t>Clear opening size (h x w) (mm): Size and position on the door should preferably be shown on the drawings.</w:t>
      </w:r>
    </w:p>
    <w:p w14:paraId="499E0BC3" w14:textId="77777777" w:rsidR="005662C1" w:rsidRDefault="001136C0">
      <w:pPr>
        <w:pStyle w:val="Instructions"/>
      </w:pPr>
      <w:r>
        <w:t>Finish: e.g. a paint or clear finish system, or Melamine faced (state colour or pattern).</w:t>
      </w:r>
    </w:p>
    <w:p w14:paraId="4F36193F" w14:textId="77777777" w:rsidR="005662C1" w:rsidRDefault="001136C0">
      <w:pPr>
        <w:pStyle w:val="Instructions"/>
      </w:pPr>
      <w:r>
        <w:t xml:space="preserve">Floor clearance: For fire-resisting </w:t>
      </w:r>
      <w:proofErr w:type="spellStart"/>
      <w:r>
        <w:t>doorsets</w:t>
      </w:r>
      <w:proofErr w:type="spellEnd"/>
      <w:r>
        <w:t>, AS 1905.1 clause 5.5.1 requires not less than 3 mm and not more than 10 mm.</w:t>
      </w:r>
    </w:p>
    <w:p w14:paraId="697364D2" w14:textId="77777777" w:rsidR="005662C1" w:rsidRDefault="001136C0">
      <w:pPr>
        <w:pStyle w:val="Heading4"/>
      </w:pPr>
      <w:bookmarkStart w:id="272" w:name="h-88405-content1"/>
      <w:bookmarkStart w:id="273" w:name="f-88405-content1"/>
      <w:bookmarkStart w:id="274" w:name="f-88405"/>
      <w:bookmarkEnd w:id="270"/>
      <w:bookmarkEnd w:id="271"/>
      <w:r>
        <w:t>Joinery doors construction schedule</w:t>
      </w:r>
      <w:bookmarkEnd w:id="272"/>
    </w:p>
    <w:tbl>
      <w:tblPr>
        <w:tblStyle w:val="NATSPECTable"/>
        <w:tblW w:w="5000" w:type="pct"/>
        <w:tblLook w:val="0600" w:firstRow="0" w:lastRow="0" w:firstColumn="0" w:lastColumn="0" w:noHBand="1" w:noVBand="1"/>
      </w:tblPr>
      <w:tblGrid>
        <w:gridCol w:w="2362"/>
        <w:gridCol w:w="2263"/>
        <w:gridCol w:w="2263"/>
        <w:gridCol w:w="2263"/>
      </w:tblGrid>
      <w:tr w:rsidR="005662C1" w14:paraId="3D0DF1D7" w14:textId="77777777">
        <w:trPr>
          <w:tblHeader/>
        </w:trPr>
        <w:tc>
          <w:tcPr>
            <w:tcW w:w="2500" w:type="dxa"/>
          </w:tcPr>
          <w:p w14:paraId="0AEFAB74" w14:textId="77777777" w:rsidR="005662C1" w:rsidRDefault="001136C0">
            <w:pPr>
              <w:pStyle w:val="Tabletitle"/>
            </w:pPr>
            <w:r>
              <w:t>Property</w:t>
            </w:r>
          </w:p>
        </w:tc>
        <w:tc>
          <w:tcPr>
            <w:tcW w:w="2500" w:type="dxa"/>
          </w:tcPr>
          <w:p w14:paraId="2791287B" w14:textId="77777777" w:rsidR="005662C1" w:rsidRDefault="001136C0">
            <w:pPr>
              <w:pStyle w:val="Tabletitle"/>
            </w:pPr>
            <w:r>
              <w:t>A</w:t>
            </w:r>
          </w:p>
        </w:tc>
        <w:tc>
          <w:tcPr>
            <w:tcW w:w="2500" w:type="dxa"/>
          </w:tcPr>
          <w:p w14:paraId="06CAB806" w14:textId="77777777" w:rsidR="005662C1" w:rsidRDefault="001136C0">
            <w:pPr>
              <w:pStyle w:val="Tabletitle"/>
            </w:pPr>
            <w:r>
              <w:t>B</w:t>
            </w:r>
          </w:p>
        </w:tc>
        <w:tc>
          <w:tcPr>
            <w:tcW w:w="2500" w:type="dxa"/>
          </w:tcPr>
          <w:p w14:paraId="2A0280A5" w14:textId="77777777" w:rsidR="005662C1" w:rsidRDefault="001136C0">
            <w:pPr>
              <w:pStyle w:val="Tabletitle"/>
            </w:pPr>
            <w:r>
              <w:t>C</w:t>
            </w:r>
          </w:p>
        </w:tc>
      </w:tr>
      <w:tr w:rsidR="005662C1" w14:paraId="56E6C08B" w14:textId="77777777">
        <w:tc>
          <w:tcPr>
            <w:tcW w:w="2500" w:type="dxa"/>
          </w:tcPr>
          <w:p w14:paraId="5B038BE9" w14:textId="77777777" w:rsidR="005662C1" w:rsidRDefault="001136C0">
            <w:pPr>
              <w:pStyle w:val="Tabletext"/>
            </w:pPr>
            <w:r>
              <w:t>Door type</w:t>
            </w:r>
          </w:p>
        </w:tc>
        <w:tc>
          <w:tcPr>
            <w:tcW w:w="2500" w:type="dxa"/>
          </w:tcPr>
          <w:p w14:paraId="321B5C70" w14:textId="77777777" w:rsidR="005662C1" w:rsidRDefault="005662C1"/>
        </w:tc>
        <w:tc>
          <w:tcPr>
            <w:tcW w:w="2500" w:type="dxa"/>
          </w:tcPr>
          <w:p w14:paraId="5EB5F2A7" w14:textId="77777777" w:rsidR="005662C1" w:rsidRDefault="005662C1"/>
        </w:tc>
        <w:tc>
          <w:tcPr>
            <w:tcW w:w="2500" w:type="dxa"/>
          </w:tcPr>
          <w:p w14:paraId="052AD2D4" w14:textId="77777777" w:rsidR="005662C1" w:rsidRDefault="005662C1"/>
        </w:tc>
      </w:tr>
      <w:tr w:rsidR="005662C1" w14:paraId="0B5A29FB" w14:textId="77777777">
        <w:tc>
          <w:tcPr>
            <w:tcW w:w="2500" w:type="dxa"/>
          </w:tcPr>
          <w:p w14:paraId="6D7570CE" w14:textId="77777777" w:rsidR="005662C1" w:rsidRDefault="001136C0">
            <w:pPr>
              <w:pStyle w:val="Tabletext"/>
            </w:pPr>
            <w:r>
              <w:t>Door thickness (mm)</w:t>
            </w:r>
          </w:p>
        </w:tc>
        <w:tc>
          <w:tcPr>
            <w:tcW w:w="2500" w:type="dxa"/>
          </w:tcPr>
          <w:p w14:paraId="4D7586A5" w14:textId="77777777" w:rsidR="005662C1" w:rsidRDefault="005662C1"/>
        </w:tc>
        <w:tc>
          <w:tcPr>
            <w:tcW w:w="2500" w:type="dxa"/>
          </w:tcPr>
          <w:p w14:paraId="30BB52DE" w14:textId="77777777" w:rsidR="005662C1" w:rsidRDefault="005662C1"/>
        </w:tc>
        <w:tc>
          <w:tcPr>
            <w:tcW w:w="2500" w:type="dxa"/>
          </w:tcPr>
          <w:p w14:paraId="1D66C9D8" w14:textId="77777777" w:rsidR="005662C1" w:rsidRDefault="005662C1"/>
        </w:tc>
      </w:tr>
      <w:tr w:rsidR="005662C1" w14:paraId="688F4D5A" w14:textId="77777777">
        <w:tc>
          <w:tcPr>
            <w:tcW w:w="2500" w:type="dxa"/>
          </w:tcPr>
          <w:p w14:paraId="1D0932BD" w14:textId="77777777" w:rsidR="005662C1" w:rsidRDefault="001136C0">
            <w:pPr>
              <w:pStyle w:val="Tabletext"/>
            </w:pPr>
            <w:r>
              <w:t>Adhesive</w:t>
            </w:r>
          </w:p>
        </w:tc>
        <w:tc>
          <w:tcPr>
            <w:tcW w:w="2500" w:type="dxa"/>
          </w:tcPr>
          <w:p w14:paraId="04EC4B1D" w14:textId="77777777" w:rsidR="005662C1" w:rsidRDefault="005662C1"/>
        </w:tc>
        <w:tc>
          <w:tcPr>
            <w:tcW w:w="2500" w:type="dxa"/>
          </w:tcPr>
          <w:p w14:paraId="780A51D4" w14:textId="77777777" w:rsidR="005662C1" w:rsidRDefault="005662C1"/>
        </w:tc>
        <w:tc>
          <w:tcPr>
            <w:tcW w:w="2500" w:type="dxa"/>
          </w:tcPr>
          <w:p w14:paraId="3EF217FE" w14:textId="77777777" w:rsidR="005662C1" w:rsidRDefault="005662C1"/>
        </w:tc>
      </w:tr>
      <w:tr w:rsidR="005662C1" w14:paraId="5366FC8F" w14:textId="77777777">
        <w:tc>
          <w:tcPr>
            <w:tcW w:w="2500" w:type="dxa"/>
          </w:tcPr>
          <w:p w14:paraId="5C976CFB" w14:textId="77777777" w:rsidR="005662C1" w:rsidRDefault="001136C0">
            <w:pPr>
              <w:pStyle w:val="Tabletext"/>
            </w:pPr>
            <w:r>
              <w:t>Timber species or group</w:t>
            </w:r>
          </w:p>
        </w:tc>
        <w:tc>
          <w:tcPr>
            <w:tcW w:w="2500" w:type="dxa"/>
          </w:tcPr>
          <w:p w14:paraId="383CB99E" w14:textId="77777777" w:rsidR="005662C1" w:rsidRDefault="005662C1"/>
        </w:tc>
        <w:tc>
          <w:tcPr>
            <w:tcW w:w="2500" w:type="dxa"/>
          </w:tcPr>
          <w:p w14:paraId="0CA9B379" w14:textId="77777777" w:rsidR="005662C1" w:rsidRDefault="005662C1"/>
        </w:tc>
        <w:tc>
          <w:tcPr>
            <w:tcW w:w="2500" w:type="dxa"/>
          </w:tcPr>
          <w:p w14:paraId="6556F0F6" w14:textId="77777777" w:rsidR="005662C1" w:rsidRDefault="005662C1"/>
        </w:tc>
      </w:tr>
      <w:tr w:rsidR="005662C1" w14:paraId="5A496968" w14:textId="77777777">
        <w:tc>
          <w:tcPr>
            <w:tcW w:w="2500" w:type="dxa"/>
          </w:tcPr>
          <w:p w14:paraId="30F3E912" w14:textId="77777777" w:rsidR="005662C1" w:rsidRDefault="001136C0">
            <w:pPr>
              <w:pStyle w:val="Tabletext"/>
            </w:pPr>
            <w:r>
              <w:t>Timber grade</w:t>
            </w:r>
          </w:p>
        </w:tc>
        <w:tc>
          <w:tcPr>
            <w:tcW w:w="2500" w:type="dxa"/>
          </w:tcPr>
          <w:p w14:paraId="18411954" w14:textId="77777777" w:rsidR="005662C1" w:rsidRDefault="005662C1"/>
        </w:tc>
        <w:tc>
          <w:tcPr>
            <w:tcW w:w="2500" w:type="dxa"/>
          </w:tcPr>
          <w:p w14:paraId="1475716D" w14:textId="77777777" w:rsidR="005662C1" w:rsidRDefault="005662C1"/>
        </w:tc>
        <w:tc>
          <w:tcPr>
            <w:tcW w:w="2500" w:type="dxa"/>
          </w:tcPr>
          <w:p w14:paraId="788D2821" w14:textId="77777777" w:rsidR="005662C1" w:rsidRDefault="005662C1"/>
        </w:tc>
      </w:tr>
      <w:tr w:rsidR="005662C1" w14:paraId="14925CB2" w14:textId="77777777">
        <w:tc>
          <w:tcPr>
            <w:tcW w:w="2500" w:type="dxa"/>
          </w:tcPr>
          <w:p w14:paraId="4D5D9884" w14:textId="77777777" w:rsidR="005662C1" w:rsidRDefault="001136C0">
            <w:pPr>
              <w:pStyle w:val="Tabletext"/>
            </w:pPr>
            <w:r>
              <w:t>Finished sizes (mm): Top rails and stiles</w:t>
            </w:r>
          </w:p>
        </w:tc>
        <w:tc>
          <w:tcPr>
            <w:tcW w:w="2500" w:type="dxa"/>
          </w:tcPr>
          <w:p w14:paraId="1AB0E2B6" w14:textId="77777777" w:rsidR="005662C1" w:rsidRDefault="005662C1"/>
        </w:tc>
        <w:tc>
          <w:tcPr>
            <w:tcW w:w="2500" w:type="dxa"/>
          </w:tcPr>
          <w:p w14:paraId="0EF62308" w14:textId="77777777" w:rsidR="005662C1" w:rsidRDefault="005662C1"/>
        </w:tc>
        <w:tc>
          <w:tcPr>
            <w:tcW w:w="2500" w:type="dxa"/>
          </w:tcPr>
          <w:p w14:paraId="13AAA541" w14:textId="77777777" w:rsidR="005662C1" w:rsidRDefault="005662C1"/>
        </w:tc>
      </w:tr>
      <w:tr w:rsidR="005662C1" w14:paraId="0EC8D70A" w14:textId="77777777">
        <w:tc>
          <w:tcPr>
            <w:tcW w:w="2500" w:type="dxa"/>
          </w:tcPr>
          <w:p w14:paraId="4DFAE757" w14:textId="77777777" w:rsidR="005662C1" w:rsidRDefault="001136C0">
            <w:pPr>
              <w:pStyle w:val="Tabletext"/>
            </w:pPr>
            <w:r>
              <w:lastRenderedPageBreak/>
              <w:t>Finished sizes (mm): Intermediate rails</w:t>
            </w:r>
          </w:p>
        </w:tc>
        <w:tc>
          <w:tcPr>
            <w:tcW w:w="2500" w:type="dxa"/>
          </w:tcPr>
          <w:p w14:paraId="2D89C3CE" w14:textId="77777777" w:rsidR="005662C1" w:rsidRDefault="005662C1"/>
        </w:tc>
        <w:tc>
          <w:tcPr>
            <w:tcW w:w="2500" w:type="dxa"/>
          </w:tcPr>
          <w:p w14:paraId="19298F74" w14:textId="77777777" w:rsidR="005662C1" w:rsidRDefault="005662C1"/>
        </w:tc>
        <w:tc>
          <w:tcPr>
            <w:tcW w:w="2500" w:type="dxa"/>
          </w:tcPr>
          <w:p w14:paraId="6A7111E8" w14:textId="77777777" w:rsidR="005662C1" w:rsidRDefault="005662C1"/>
        </w:tc>
      </w:tr>
      <w:tr w:rsidR="005662C1" w14:paraId="680052D3" w14:textId="77777777">
        <w:tc>
          <w:tcPr>
            <w:tcW w:w="2500" w:type="dxa"/>
          </w:tcPr>
          <w:p w14:paraId="49EE415F" w14:textId="77777777" w:rsidR="005662C1" w:rsidRDefault="001136C0">
            <w:pPr>
              <w:pStyle w:val="Tabletext"/>
            </w:pPr>
            <w:r>
              <w:t>Finished sizes (mm): Bottom rails</w:t>
            </w:r>
          </w:p>
        </w:tc>
        <w:tc>
          <w:tcPr>
            <w:tcW w:w="2500" w:type="dxa"/>
          </w:tcPr>
          <w:p w14:paraId="544EAFD4" w14:textId="77777777" w:rsidR="005662C1" w:rsidRDefault="005662C1"/>
        </w:tc>
        <w:tc>
          <w:tcPr>
            <w:tcW w:w="2500" w:type="dxa"/>
          </w:tcPr>
          <w:p w14:paraId="69BC3B71" w14:textId="77777777" w:rsidR="005662C1" w:rsidRDefault="005662C1"/>
        </w:tc>
        <w:tc>
          <w:tcPr>
            <w:tcW w:w="2500" w:type="dxa"/>
          </w:tcPr>
          <w:p w14:paraId="75415FAC" w14:textId="77777777" w:rsidR="005662C1" w:rsidRDefault="005662C1"/>
        </w:tc>
      </w:tr>
      <w:tr w:rsidR="005662C1" w14:paraId="28BA26E6" w14:textId="77777777">
        <w:tc>
          <w:tcPr>
            <w:tcW w:w="2500" w:type="dxa"/>
          </w:tcPr>
          <w:p w14:paraId="6F7666E7" w14:textId="77777777" w:rsidR="005662C1" w:rsidRDefault="001136C0">
            <w:pPr>
              <w:pStyle w:val="Tabletext"/>
            </w:pPr>
            <w:r>
              <w:t xml:space="preserve">Finished sizes (mm): </w:t>
            </w:r>
            <w:proofErr w:type="spellStart"/>
            <w:r>
              <w:t>Muntins</w:t>
            </w:r>
            <w:proofErr w:type="spellEnd"/>
          </w:p>
        </w:tc>
        <w:tc>
          <w:tcPr>
            <w:tcW w:w="2500" w:type="dxa"/>
          </w:tcPr>
          <w:p w14:paraId="2C56AE98" w14:textId="77777777" w:rsidR="005662C1" w:rsidRDefault="005662C1"/>
        </w:tc>
        <w:tc>
          <w:tcPr>
            <w:tcW w:w="2500" w:type="dxa"/>
          </w:tcPr>
          <w:p w14:paraId="1474CEAB" w14:textId="77777777" w:rsidR="005662C1" w:rsidRDefault="005662C1"/>
        </w:tc>
        <w:tc>
          <w:tcPr>
            <w:tcW w:w="2500" w:type="dxa"/>
          </w:tcPr>
          <w:p w14:paraId="60293A9B" w14:textId="77777777" w:rsidR="005662C1" w:rsidRDefault="005662C1"/>
        </w:tc>
      </w:tr>
      <w:tr w:rsidR="005662C1" w14:paraId="2D87CB40" w14:textId="77777777">
        <w:tc>
          <w:tcPr>
            <w:tcW w:w="2500" w:type="dxa"/>
          </w:tcPr>
          <w:p w14:paraId="08731030" w14:textId="77777777" w:rsidR="005662C1" w:rsidRDefault="001136C0">
            <w:pPr>
              <w:pStyle w:val="Tabletext"/>
            </w:pPr>
            <w:r>
              <w:t>Panels: Material</w:t>
            </w:r>
          </w:p>
        </w:tc>
        <w:tc>
          <w:tcPr>
            <w:tcW w:w="2500" w:type="dxa"/>
          </w:tcPr>
          <w:p w14:paraId="4140B19E" w14:textId="77777777" w:rsidR="005662C1" w:rsidRDefault="005662C1"/>
        </w:tc>
        <w:tc>
          <w:tcPr>
            <w:tcW w:w="2500" w:type="dxa"/>
          </w:tcPr>
          <w:p w14:paraId="69EACC5E" w14:textId="77777777" w:rsidR="005662C1" w:rsidRDefault="005662C1"/>
        </w:tc>
        <w:tc>
          <w:tcPr>
            <w:tcW w:w="2500" w:type="dxa"/>
          </w:tcPr>
          <w:p w14:paraId="6FAF2769" w14:textId="77777777" w:rsidR="005662C1" w:rsidRDefault="005662C1"/>
        </w:tc>
      </w:tr>
      <w:tr w:rsidR="005662C1" w14:paraId="1BC47C7D" w14:textId="77777777">
        <w:tc>
          <w:tcPr>
            <w:tcW w:w="2500" w:type="dxa"/>
          </w:tcPr>
          <w:p w14:paraId="4D8D2380" w14:textId="77777777" w:rsidR="005662C1" w:rsidRDefault="001136C0">
            <w:pPr>
              <w:pStyle w:val="Tabletext"/>
            </w:pPr>
            <w:r>
              <w:t>Panels: Thickness (mm)</w:t>
            </w:r>
          </w:p>
        </w:tc>
        <w:tc>
          <w:tcPr>
            <w:tcW w:w="2500" w:type="dxa"/>
          </w:tcPr>
          <w:p w14:paraId="3A97C9C1" w14:textId="77777777" w:rsidR="005662C1" w:rsidRDefault="005662C1"/>
        </w:tc>
        <w:tc>
          <w:tcPr>
            <w:tcW w:w="2500" w:type="dxa"/>
          </w:tcPr>
          <w:p w14:paraId="6C23CC4C" w14:textId="77777777" w:rsidR="005662C1" w:rsidRDefault="005662C1"/>
        </w:tc>
        <w:tc>
          <w:tcPr>
            <w:tcW w:w="2500" w:type="dxa"/>
          </w:tcPr>
          <w:p w14:paraId="346181FC" w14:textId="77777777" w:rsidR="005662C1" w:rsidRDefault="005662C1"/>
        </w:tc>
      </w:tr>
      <w:tr w:rsidR="005662C1" w14:paraId="199B55E7" w14:textId="77777777">
        <w:tc>
          <w:tcPr>
            <w:tcW w:w="2500" w:type="dxa"/>
          </w:tcPr>
          <w:p w14:paraId="5BE87604" w14:textId="77777777" w:rsidR="005662C1" w:rsidRDefault="001136C0">
            <w:pPr>
              <w:pStyle w:val="Tabletext"/>
            </w:pPr>
            <w:r>
              <w:t>Finish</w:t>
            </w:r>
          </w:p>
        </w:tc>
        <w:tc>
          <w:tcPr>
            <w:tcW w:w="2500" w:type="dxa"/>
          </w:tcPr>
          <w:p w14:paraId="0004508C" w14:textId="77777777" w:rsidR="005662C1" w:rsidRDefault="005662C1"/>
        </w:tc>
        <w:tc>
          <w:tcPr>
            <w:tcW w:w="2500" w:type="dxa"/>
          </w:tcPr>
          <w:p w14:paraId="4092BD36" w14:textId="77777777" w:rsidR="005662C1" w:rsidRDefault="005662C1"/>
        </w:tc>
        <w:tc>
          <w:tcPr>
            <w:tcW w:w="2500" w:type="dxa"/>
          </w:tcPr>
          <w:p w14:paraId="58719CDB" w14:textId="77777777" w:rsidR="005662C1" w:rsidRDefault="005662C1"/>
        </w:tc>
      </w:tr>
      <w:tr w:rsidR="005662C1" w14:paraId="39F7F632" w14:textId="77777777">
        <w:tc>
          <w:tcPr>
            <w:tcW w:w="2500" w:type="dxa"/>
          </w:tcPr>
          <w:p w14:paraId="773B384F" w14:textId="77777777" w:rsidR="005662C1" w:rsidRDefault="001136C0">
            <w:pPr>
              <w:pStyle w:val="Tabletext"/>
            </w:pPr>
            <w:r>
              <w:t>Floor clearance</w:t>
            </w:r>
          </w:p>
        </w:tc>
        <w:tc>
          <w:tcPr>
            <w:tcW w:w="2500" w:type="dxa"/>
          </w:tcPr>
          <w:p w14:paraId="35EC3426" w14:textId="77777777" w:rsidR="005662C1" w:rsidRDefault="005662C1"/>
        </w:tc>
        <w:tc>
          <w:tcPr>
            <w:tcW w:w="2500" w:type="dxa"/>
          </w:tcPr>
          <w:p w14:paraId="41995C9D" w14:textId="77777777" w:rsidR="005662C1" w:rsidRDefault="005662C1"/>
        </w:tc>
        <w:tc>
          <w:tcPr>
            <w:tcW w:w="2500" w:type="dxa"/>
          </w:tcPr>
          <w:p w14:paraId="3382BF77" w14:textId="77777777" w:rsidR="005662C1" w:rsidRDefault="005662C1"/>
        </w:tc>
      </w:tr>
    </w:tbl>
    <w:p w14:paraId="78ACBE51" w14:textId="77777777" w:rsidR="005662C1" w:rsidRDefault="001136C0">
      <w:r>
        <w:t> </w:t>
      </w:r>
    </w:p>
    <w:p w14:paraId="160E27AF"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38151A99" w14:textId="77777777" w:rsidR="005662C1" w:rsidRDefault="001136C0">
      <w:pPr>
        <w:pStyle w:val="Instructions"/>
      </w:pPr>
      <w:r>
        <w:t xml:space="preserve">Edit codes in the </w:t>
      </w:r>
      <w:r>
        <w:rPr>
          <w:b/>
        </w:rPr>
        <w:t>Schedule</w:t>
      </w:r>
      <w:r>
        <w:t xml:space="preserve"> to match those on drawings.</w:t>
      </w:r>
    </w:p>
    <w:p w14:paraId="1CAA3800" w14:textId="77777777" w:rsidR="005662C1" w:rsidRDefault="001136C0">
      <w:pPr>
        <w:pStyle w:val="Instructions"/>
      </w:pPr>
      <w:r>
        <w:t>Door type: e.g. Framed and glazed, Framed and panelled, Framed, double sheeted, Louvred, Insect screen door. Delete any headings which do not apply to the joinery door types in the project.</w:t>
      </w:r>
    </w:p>
    <w:p w14:paraId="4933185D" w14:textId="77777777" w:rsidR="005662C1" w:rsidRDefault="001136C0">
      <w:pPr>
        <w:pStyle w:val="Instructions"/>
      </w:pPr>
      <w:r>
        <w:t xml:space="preserve">Door thickness: Minimum thicknesses are specified in the </w:t>
      </w:r>
      <w:proofErr w:type="spellStart"/>
      <w:r>
        <w:t>worksection</w:t>
      </w:r>
      <w:proofErr w:type="spellEnd"/>
      <w:r>
        <w:t>. Other thicknesses may be specified here if applicable. Most door lock furniture cannot be fitted to doors less than 35 mm thick. Large glazed doors should be 45 mm thick or more.</w:t>
      </w:r>
    </w:p>
    <w:p w14:paraId="483A82BF" w14:textId="77777777" w:rsidR="005662C1" w:rsidRDefault="001136C0">
      <w:pPr>
        <w:pStyle w:val="Instructions"/>
      </w:pPr>
      <w:r>
        <w:t>Adhesive: Internal or external.</w:t>
      </w:r>
    </w:p>
    <w:p w14:paraId="07B6C6DC" w14:textId="77777777" w:rsidR="005662C1" w:rsidRDefault="001136C0">
      <w:pPr>
        <w:pStyle w:val="Instructions"/>
      </w:pPr>
      <w:r>
        <w:t>Grade:</w:t>
      </w:r>
    </w:p>
    <w:p w14:paraId="09F7A7DD" w14:textId="77777777" w:rsidR="005662C1" w:rsidRDefault="001136C0">
      <w:pPr>
        <w:pStyle w:val="Instructionsindent"/>
      </w:pPr>
      <w:r>
        <w:t>Hardwood: To AS 2796.1.</w:t>
      </w:r>
    </w:p>
    <w:p w14:paraId="7CEF76C3" w14:textId="77777777" w:rsidR="005662C1" w:rsidRDefault="001136C0">
      <w:pPr>
        <w:pStyle w:val="Instructionsindent"/>
      </w:pPr>
      <w:r>
        <w:t>Softwood: To AS 4785.1.</w:t>
      </w:r>
    </w:p>
    <w:p w14:paraId="09AC20DD" w14:textId="77777777" w:rsidR="005662C1" w:rsidRDefault="001136C0">
      <w:pPr>
        <w:pStyle w:val="Instructions"/>
      </w:pPr>
      <w:r>
        <w:t xml:space="preserve">Finished sizes (mm): Insert preferred sizes </w:t>
      </w:r>
      <w:proofErr w:type="gramStart"/>
      <w:r>
        <w:t>here, or</w:t>
      </w:r>
      <w:proofErr w:type="gramEnd"/>
      <w:r>
        <w:t xml:space="preserve"> show member arrangement and sizes on the drawings.</w:t>
      </w:r>
    </w:p>
    <w:p w14:paraId="2B7561E1" w14:textId="77777777" w:rsidR="005662C1" w:rsidRDefault="001136C0">
      <w:pPr>
        <w:pStyle w:val="Instructions"/>
      </w:pPr>
      <w:r>
        <w:t>Panels:</w:t>
      </w:r>
    </w:p>
    <w:p w14:paraId="5138B2EE" w14:textId="77777777" w:rsidR="005662C1" w:rsidRDefault="001136C0">
      <w:pPr>
        <w:pStyle w:val="Instructionsindent"/>
      </w:pPr>
      <w:r>
        <w:t>Material: Plywood with veneer quality, or Hardboard or Particleboard, or Insect screen mesh (for insect screen doors) - state mesh type (bronze, aluminium or fibreglass) and fibreglass colour (black or grey).</w:t>
      </w:r>
    </w:p>
    <w:p w14:paraId="0735252A" w14:textId="77777777" w:rsidR="005662C1" w:rsidRDefault="001136C0">
      <w:pPr>
        <w:pStyle w:val="Instructions"/>
      </w:pPr>
      <w:r>
        <w:t>Finish: e.g. a paint or clear finish system.</w:t>
      </w:r>
    </w:p>
    <w:p w14:paraId="1CDF616D" w14:textId="77777777" w:rsidR="005662C1" w:rsidRDefault="001136C0">
      <w:pPr>
        <w:pStyle w:val="Instructions"/>
      </w:pPr>
      <w:r>
        <w:t xml:space="preserve">Floor clearance: For fire-resisting </w:t>
      </w:r>
      <w:proofErr w:type="spellStart"/>
      <w:r>
        <w:t>doorsets</w:t>
      </w:r>
      <w:proofErr w:type="spellEnd"/>
      <w:r>
        <w:t>, AS 1905.1 clause 2.5 requires not less than 3 mm and not more than 10 mm.</w:t>
      </w:r>
    </w:p>
    <w:p w14:paraId="40A949AC" w14:textId="77777777" w:rsidR="005662C1" w:rsidRDefault="001136C0">
      <w:pPr>
        <w:pStyle w:val="Heading4"/>
      </w:pPr>
      <w:bookmarkStart w:id="275" w:name="h-118848-1"/>
      <w:bookmarkStart w:id="276" w:name="f-118848-1"/>
      <w:bookmarkStart w:id="277" w:name="f-118848"/>
      <w:bookmarkEnd w:id="273"/>
      <w:bookmarkEnd w:id="274"/>
      <w:r>
        <w:t>Door seal schedule </w:t>
      </w:r>
      <w:bookmarkEnd w:id="275"/>
    </w:p>
    <w:tbl>
      <w:tblPr>
        <w:tblStyle w:val="NATSPECTable"/>
        <w:tblW w:w="5000" w:type="pct"/>
        <w:tblLook w:val="0600" w:firstRow="0" w:lastRow="0" w:firstColumn="0" w:lastColumn="0" w:noHBand="1" w:noVBand="1"/>
      </w:tblPr>
      <w:tblGrid>
        <w:gridCol w:w="2392"/>
        <w:gridCol w:w="2253"/>
        <w:gridCol w:w="2253"/>
        <w:gridCol w:w="2253"/>
      </w:tblGrid>
      <w:tr w:rsidR="005662C1" w14:paraId="109E541B" w14:textId="77777777">
        <w:trPr>
          <w:tblHeader/>
        </w:trPr>
        <w:tc>
          <w:tcPr>
            <w:tcW w:w="2500" w:type="dxa"/>
          </w:tcPr>
          <w:p w14:paraId="397C125E" w14:textId="77777777" w:rsidR="005662C1" w:rsidRDefault="001136C0">
            <w:pPr>
              <w:pStyle w:val="Tabletitle"/>
            </w:pPr>
            <w:r>
              <w:t>Property</w:t>
            </w:r>
          </w:p>
        </w:tc>
        <w:tc>
          <w:tcPr>
            <w:tcW w:w="2500" w:type="dxa"/>
          </w:tcPr>
          <w:p w14:paraId="67D9738B" w14:textId="77777777" w:rsidR="005662C1" w:rsidRDefault="001136C0">
            <w:pPr>
              <w:pStyle w:val="Tabletitle"/>
            </w:pPr>
            <w:r>
              <w:t>A</w:t>
            </w:r>
          </w:p>
        </w:tc>
        <w:tc>
          <w:tcPr>
            <w:tcW w:w="2500" w:type="dxa"/>
          </w:tcPr>
          <w:p w14:paraId="1C327BB5" w14:textId="77777777" w:rsidR="005662C1" w:rsidRDefault="001136C0">
            <w:pPr>
              <w:pStyle w:val="Tabletitle"/>
            </w:pPr>
            <w:r>
              <w:t>B</w:t>
            </w:r>
          </w:p>
        </w:tc>
        <w:tc>
          <w:tcPr>
            <w:tcW w:w="2500" w:type="dxa"/>
          </w:tcPr>
          <w:p w14:paraId="57C08AEC" w14:textId="77777777" w:rsidR="005662C1" w:rsidRDefault="001136C0">
            <w:pPr>
              <w:pStyle w:val="Tabletitle"/>
            </w:pPr>
            <w:r>
              <w:t>C</w:t>
            </w:r>
          </w:p>
        </w:tc>
      </w:tr>
      <w:tr w:rsidR="005662C1" w14:paraId="197DC1ED" w14:textId="77777777">
        <w:tc>
          <w:tcPr>
            <w:tcW w:w="2500" w:type="dxa"/>
          </w:tcPr>
          <w:p w14:paraId="250D5784" w14:textId="77777777" w:rsidR="005662C1" w:rsidRDefault="001136C0">
            <w:pPr>
              <w:pStyle w:val="Tabletext"/>
            </w:pPr>
            <w:r>
              <w:t>Product</w:t>
            </w:r>
          </w:p>
        </w:tc>
        <w:tc>
          <w:tcPr>
            <w:tcW w:w="2500" w:type="dxa"/>
          </w:tcPr>
          <w:p w14:paraId="0BE33647" w14:textId="77777777" w:rsidR="005662C1" w:rsidRDefault="005662C1"/>
        </w:tc>
        <w:tc>
          <w:tcPr>
            <w:tcW w:w="2500" w:type="dxa"/>
          </w:tcPr>
          <w:p w14:paraId="26A5F4AC" w14:textId="77777777" w:rsidR="005662C1" w:rsidRDefault="005662C1"/>
        </w:tc>
        <w:tc>
          <w:tcPr>
            <w:tcW w:w="2500" w:type="dxa"/>
          </w:tcPr>
          <w:p w14:paraId="47A82AC6" w14:textId="77777777" w:rsidR="005662C1" w:rsidRDefault="005662C1"/>
        </w:tc>
      </w:tr>
      <w:tr w:rsidR="005662C1" w14:paraId="13403B4C" w14:textId="77777777">
        <w:tc>
          <w:tcPr>
            <w:tcW w:w="2500" w:type="dxa"/>
          </w:tcPr>
          <w:p w14:paraId="08856C54" w14:textId="77777777" w:rsidR="005662C1" w:rsidRDefault="001136C0">
            <w:pPr>
              <w:pStyle w:val="Tabletext"/>
            </w:pPr>
            <w:r>
              <w:t>Function</w:t>
            </w:r>
          </w:p>
        </w:tc>
        <w:tc>
          <w:tcPr>
            <w:tcW w:w="2500" w:type="dxa"/>
          </w:tcPr>
          <w:p w14:paraId="01999415" w14:textId="77777777" w:rsidR="005662C1" w:rsidRDefault="005662C1"/>
        </w:tc>
        <w:tc>
          <w:tcPr>
            <w:tcW w:w="2500" w:type="dxa"/>
          </w:tcPr>
          <w:p w14:paraId="7BD29AA1" w14:textId="77777777" w:rsidR="005662C1" w:rsidRDefault="005662C1"/>
        </w:tc>
        <w:tc>
          <w:tcPr>
            <w:tcW w:w="2500" w:type="dxa"/>
          </w:tcPr>
          <w:p w14:paraId="59830AC0" w14:textId="77777777" w:rsidR="005662C1" w:rsidRDefault="005662C1"/>
        </w:tc>
      </w:tr>
      <w:tr w:rsidR="005662C1" w14:paraId="0A179DBC" w14:textId="77777777">
        <w:tc>
          <w:tcPr>
            <w:tcW w:w="2500" w:type="dxa"/>
          </w:tcPr>
          <w:p w14:paraId="222F9A65" w14:textId="77777777" w:rsidR="005662C1" w:rsidRDefault="001136C0">
            <w:pPr>
              <w:pStyle w:val="Tabletext"/>
            </w:pPr>
            <w:r>
              <w:t>Carrier material and finish</w:t>
            </w:r>
          </w:p>
        </w:tc>
        <w:tc>
          <w:tcPr>
            <w:tcW w:w="2500" w:type="dxa"/>
          </w:tcPr>
          <w:p w14:paraId="1742C89F" w14:textId="77777777" w:rsidR="005662C1" w:rsidRDefault="005662C1"/>
        </w:tc>
        <w:tc>
          <w:tcPr>
            <w:tcW w:w="2500" w:type="dxa"/>
          </w:tcPr>
          <w:p w14:paraId="78172A84" w14:textId="77777777" w:rsidR="005662C1" w:rsidRDefault="005662C1"/>
        </w:tc>
        <w:tc>
          <w:tcPr>
            <w:tcW w:w="2500" w:type="dxa"/>
          </w:tcPr>
          <w:p w14:paraId="2BC6F0FB" w14:textId="77777777" w:rsidR="005662C1" w:rsidRDefault="005662C1"/>
        </w:tc>
      </w:tr>
      <w:tr w:rsidR="005662C1" w14:paraId="0E75952A" w14:textId="77777777">
        <w:tc>
          <w:tcPr>
            <w:tcW w:w="2500" w:type="dxa"/>
          </w:tcPr>
          <w:p w14:paraId="470AF2E3" w14:textId="77777777" w:rsidR="005662C1" w:rsidRDefault="001136C0">
            <w:pPr>
              <w:pStyle w:val="Tabletext"/>
            </w:pPr>
            <w:r>
              <w:t>Seal insert type and material</w:t>
            </w:r>
          </w:p>
        </w:tc>
        <w:tc>
          <w:tcPr>
            <w:tcW w:w="2500" w:type="dxa"/>
          </w:tcPr>
          <w:p w14:paraId="0A14D425" w14:textId="77777777" w:rsidR="005662C1" w:rsidRDefault="005662C1"/>
        </w:tc>
        <w:tc>
          <w:tcPr>
            <w:tcW w:w="2500" w:type="dxa"/>
          </w:tcPr>
          <w:p w14:paraId="5C1B5593" w14:textId="77777777" w:rsidR="005662C1" w:rsidRDefault="005662C1"/>
        </w:tc>
        <w:tc>
          <w:tcPr>
            <w:tcW w:w="2500" w:type="dxa"/>
          </w:tcPr>
          <w:p w14:paraId="1FAEC2D8" w14:textId="77777777" w:rsidR="005662C1" w:rsidRDefault="005662C1"/>
        </w:tc>
      </w:tr>
      <w:tr w:rsidR="005662C1" w14:paraId="6C926189" w14:textId="77777777">
        <w:tc>
          <w:tcPr>
            <w:tcW w:w="2500" w:type="dxa"/>
          </w:tcPr>
          <w:p w14:paraId="4FE824AE" w14:textId="77777777" w:rsidR="005662C1" w:rsidRDefault="001136C0">
            <w:pPr>
              <w:pStyle w:val="Tabletext"/>
            </w:pPr>
            <w:r>
              <w:t>Complementary seal</w:t>
            </w:r>
          </w:p>
        </w:tc>
        <w:tc>
          <w:tcPr>
            <w:tcW w:w="2500" w:type="dxa"/>
          </w:tcPr>
          <w:p w14:paraId="17D3F870" w14:textId="77777777" w:rsidR="005662C1" w:rsidRDefault="005662C1"/>
        </w:tc>
        <w:tc>
          <w:tcPr>
            <w:tcW w:w="2500" w:type="dxa"/>
          </w:tcPr>
          <w:p w14:paraId="39EE9045" w14:textId="77777777" w:rsidR="005662C1" w:rsidRDefault="005662C1"/>
        </w:tc>
        <w:tc>
          <w:tcPr>
            <w:tcW w:w="2500" w:type="dxa"/>
          </w:tcPr>
          <w:p w14:paraId="102167A8" w14:textId="77777777" w:rsidR="005662C1" w:rsidRDefault="005662C1"/>
        </w:tc>
      </w:tr>
    </w:tbl>
    <w:p w14:paraId="46B4A5E0" w14:textId="77777777" w:rsidR="005662C1" w:rsidRDefault="001136C0">
      <w:r>
        <w:t> </w:t>
      </w:r>
    </w:p>
    <w:p w14:paraId="1B4C6BCD"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5DD060C0" w14:textId="77777777" w:rsidR="005662C1" w:rsidRDefault="001136C0">
      <w:pPr>
        <w:pStyle w:val="Instructions"/>
      </w:pPr>
      <w:r>
        <w:t xml:space="preserve">Edit codes in the </w:t>
      </w:r>
      <w:r>
        <w:rPr>
          <w:b/>
        </w:rPr>
        <w:t>Schedule</w:t>
      </w:r>
      <w:r>
        <w:t xml:space="preserve"> to match those on drawings.</w:t>
      </w:r>
    </w:p>
    <w:p w14:paraId="1E1C9851" w14:textId="77777777" w:rsidR="005662C1" w:rsidRDefault="001136C0">
      <w:pPr>
        <w:pStyle w:val="Instructions"/>
      </w:pPr>
      <w:r>
        <w:t>Product: Full identification will allow deletion of the following generic descriptions.</w:t>
      </w:r>
    </w:p>
    <w:p w14:paraId="4A0C2AD9" w14:textId="77777777" w:rsidR="005662C1" w:rsidRDefault="001136C0">
      <w:pPr>
        <w:pStyle w:val="Instructions"/>
      </w:pPr>
      <w:r>
        <w:t xml:space="preserve">Refer to subgroup </w:t>
      </w:r>
      <w:r>
        <w:rPr>
          <w:i/>
        </w:rPr>
        <w:t>019 Sundry installations</w:t>
      </w:r>
      <w:r>
        <w:t xml:space="preserve"> for proprietary seals.</w:t>
      </w:r>
    </w:p>
    <w:p w14:paraId="4FD4B55A" w14:textId="77777777" w:rsidR="005662C1" w:rsidRDefault="001136C0">
      <w:pPr>
        <w:pStyle w:val="Instructions"/>
      </w:pPr>
      <w:r>
        <w:t>Function: Select:</w:t>
      </w:r>
    </w:p>
    <w:p w14:paraId="2E3E1477" w14:textId="77777777" w:rsidR="005662C1" w:rsidRDefault="001136C0">
      <w:pPr>
        <w:pStyle w:val="Instructionsindent"/>
      </w:pPr>
      <w:r>
        <w:t>Acoustic seals.</w:t>
      </w:r>
    </w:p>
    <w:p w14:paraId="1EA3D9BF" w14:textId="77777777" w:rsidR="005662C1" w:rsidRDefault="001136C0">
      <w:pPr>
        <w:pStyle w:val="Instructionsindent"/>
      </w:pPr>
      <w:r>
        <w:t>Fire and smoke seals.</w:t>
      </w:r>
    </w:p>
    <w:p w14:paraId="0EE536ED" w14:textId="77777777" w:rsidR="005662C1" w:rsidRDefault="001136C0">
      <w:pPr>
        <w:pStyle w:val="Instructionsindent"/>
      </w:pPr>
      <w:r>
        <w:t>Cold draught, dust and ember seals.</w:t>
      </w:r>
    </w:p>
    <w:p w14:paraId="0A78E0F7" w14:textId="77777777" w:rsidR="005662C1" w:rsidRDefault="001136C0">
      <w:pPr>
        <w:pStyle w:val="Instructionsindent"/>
      </w:pPr>
      <w:r>
        <w:t>Light seals.</w:t>
      </w:r>
    </w:p>
    <w:p w14:paraId="5A5B266A" w14:textId="77777777" w:rsidR="005662C1" w:rsidRDefault="001136C0">
      <w:pPr>
        <w:pStyle w:val="Instructionsindent"/>
      </w:pPr>
      <w:r>
        <w:t>Insect and vermin seals.</w:t>
      </w:r>
    </w:p>
    <w:p w14:paraId="75DDA3AB" w14:textId="77777777" w:rsidR="005662C1" w:rsidRDefault="001136C0">
      <w:pPr>
        <w:pStyle w:val="Instructionsindent"/>
      </w:pPr>
      <w:r>
        <w:t>Weather seals.</w:t>
      </w:r>
    </w:p>
    <w:p w14:paraId="52DCDE4A" w14:textId="77777777" w:rsidR="005662C1" w:rsidRDefault="001136C0">
      <w:pPr>
        <w:pStyle w:val="Instructions"/>
      </w:pPr>
      <w:r>
        <w:lastRenderedPageBreak/>
        <w:t>Carrier: e.g. Brass, Anodised aluminium.</w:t>
      </w:r>
    </w:p>
    <w:p w14:paraId="7E48B0CB" w14:textId="77777777" w:rsidR="005662C1" w:rsidRDefault="001136C0">
      <w:pPr>
        <w:pStyle w:val="Instructions"/>
      </w:pPr>
      <w:r>
        <w:t>Seal insert: e.g. Polypropylene pile.</w:t>
      </w:r>
    </w:p>
    <w:p w14:paraId="45B35BE0" w14:textId="77777777" w:rsidR="005662C1" w:rsidRDefault="001136C0">
      <w:pPr>
        <w:pStyle w:val="Instructions"/>
      </w:pPr>
      <w:r>
        <w:t>Complementary seal: Describe that part of a sealing system that is fixed to the frame and threshold.</w:t>
      </w:r>
    </w:p>
    <w:p w14:paraId="0CD86B3B" w14:textId="77777777" w:rsidR="005662C1" w:rsidRDefault="001136C0">
      <w:pPr>
        <w:pStyle w:val="Heading3"/>
      </w:pPr>
      <w:bookmarkStart w:id="278" w:name="h-87127-content"/>
      <w:bookmarkStart w:id="279" w:name="f-87127-content"/>
      <w:bookmarkEnd w:id="276"/>
      <w:bookmarkEnd w:id="277"/>
      <w:r>
        <w:t>Doorsets schedule</w:t>
      </w:r>
      <w:bookmarkEnd w:id="278"/>
    </w:p>
    <w:p w14:paraId="65967B84" w14:textId="77777777" w:rsidR="005662C1" w:rsidRDefault="001136C0">
      <w:pPr>
        <w:pStyle w:val="Heading4"/>
      </w:pPr>
      <w:bookmarkStart w:id="280" w:name="h-68861-content1"/>
      <w:bookmarkStart w:id="281" w:name="f-68861-content1"/>
      <w:bookmarkStart w:id="282" w:name="f-68861"/>
      <w:bookmarkEnd w:id="279"/>
      <w:proofErr w:type="spellStart"/>
      <w:r>
        <w:t>Doorsets</w:t>
      </w:r>
      <w:proofErr w:type="spellEnd"/>
      <w:r>
        <w:t xml:space="preserve"> performance schedule</w:t>
      </w:r>
      <w:bookmarkEnd w:id="280"/>
    </w:p>
    <w:tbl>
      <w:tblPr>
        <w:tblStyle w:val="NATSPECTable"/>
        <w:tblW w:w="5000" w:type="pct"/>
        <w:tblLook w:val="0600" w:firstRow="0" w:lastRow="0" w:firstColumn="0" w:lastColumn="0" w:noHBand="1" w:noVBand="1"/>
      </w:tblPr>
      <w:tblGrid>
        <w:gridCol w:w="2350"/>
        <w:gridCol w:w="2267"/>
        <w:gridCol w:w="2267"/>
        <w:gridCol w:w="2267"/>
      </w:tblGrid>
      <w:tr w:rsidR="005662C1" w14:paraId="7AA36898" w14:textId="77777777">
        <w:trPr>
          <w:tblHeader/>
        </w:trPr>
        <w:tc>
          <w:tcPr>
            <w:tcW w:w="2500" w:type="dxa"/>
          </w:tcPr>
          <w:p w14:paraId="590D62EC" w14:textId="77777777" w:rsidR="005662C1" w:rsidRDefault="001136C0">
            <w:pPr>
              <w:pStyle w:val="Tabletitle"/>
            </w:pPr>
            <w:r>
              <w:t>Property</w:t>
            </w:r>
          </w:p>
        </w:tc>
        <w:tc>
          <w:tcPr>
            <w:tcW w:w="2500" w:type="dxa"/>
          </w:tcPr>
          <w:p w14:paraId="7198EE1E" w14:textId="77777777" w:rsidR="005662C1" w:rsidRDefault="001136C0">
            <w:pPr>
              <w:pStyle w:val="Tabletitle"/>
            </w:pPr>
            <w:r>
              <w:t>A</w:t>
            </w:r>
          </w:p>
        </w:tc>
        <w:tc>
          <w:tcPr>
            <w:tcW w:w="2500" w:type="dxa"/>
          </w:tcPr>
          <w:p w14:paraId="12F3F4CE" w14:textId="77777777" w:rsidR="005662C1" w:rsidRDefault="001136C0">
            <w:pPr>
              <w:pStyle w:val="Tabletitle"/>
            </w:pPr>
            <w:r>
              <w:t>B</w:t>
            </w:r>
          </w:p>
        </w:tc>
        <w:tc>
          <w:tcPr>
            <w:tcW w:w="2500" w:type="dxa"/>
          </w:tcPr>
          <w:p w14:paraId="340338B6" w14:textId="77777777" w:rsidR="005662C1" w:rsidRDefault="001136C0">
            <w:pPr>
              <w:pStyle w:val="Tabletitle"/>
            </w:pPr>
            <w:r>
              <w:t>C</w:t>
            </w:r>
          </w:p>
        </w:tc>
      </w:tr>
      <w:tr w:rsidR="005662C1" w14:paraId="39B8AB34" w14:textId="77777777">
        <w:tc>
          <w:tcPr>
            <w:tcW w:w="2500" w:type="dxa"/>
          </w:tcPr>
          <w:p w14:paraId="69F07E2F" w14:textId="77777777" w:rsidR="005662C1" w:rsidRDefault="001136C0">
            <w:pPr>
              <w:pStyle w:val="Tabletext"/>
            </w:pPr>
            <w:r>
              <w:t>Fire-resistance level (FRL)</w:t>
            </w:r>
          </w:p>
        </w:tc>
        <w:tc>
          <w:tcPr>
            <w:tcW w:w="2500" w:type="dxa"/>
          </w:tcPr>
          <w:p w14:paraId="4A25D1BA" w14:textId="77777777" w:rsidR="005662C1" w:rsidRDefault="005662C1"/>
        </w:tc>
        <w:tc>
          <w:tcPr>
            <w:tcW w:w="2500" w:type="dxa"/>
          </w:tcPr>
          <w:p w14:paraId="27EBA1B1" w14:textId="77777777" w:rsidR="005662C1" w:rsidRDefault="005662C1"/>
        </w:tc>
        <w:tc>
          <w:tcPr>
            <w:tcW w:w="2500" w:type="dxa"/>
          </w:tcPr>
          <w:p w14:paraId="15A6C3F8" w14:textId="77777777" w:rsidR="005662C1" w:rsidRDefault="005662C1"/>
        </w:tc>
      </w:tr>
      <w:tr w:rsidR="005662C1" w14:paraId="6543ACDD" w14:textId="77777777">
        <w:tc>
          <w:tcPr>
            <w:tcW w:w="2500" w:type="dxa"/>
          </w:tcPr>
          <w:p w14:paraId="7C8CC6E0" w14:textId="77777777" w:rsidR="005662C1" w:rsidRDefault="001136C0">
            <w:pPr>
              <w:pStyle w:val="Tabletext"/>
            </w:pPr>
            <w:r>
              <w:t>Weighted sound reduction index (</w:t>
            </w:r>
            <w:proofErr w:type="spellStart"/>
            <w:r>
              <w:t>R</w:t>
            </w:r>
            <w:r>
              <w:rPr>
                <w:vertAlign w:val="subscript"/>
              </w:rPr>
              <w:t>w</w:t>
            </w:r>
            <w:proofErr w:type="spellEnd"/>
            <w:r>
              <w:rPr>
                <w:vertAlign w:val="subscript"/>
              </w:rPr>
              <w:t> </w:t>
            </w:r>
            <w:r>
              <w:t>or</w:t>
            </w:r>
            <w:r>
              <w:rPr>
                <w:vertAlign w:val="subscript"/>
              </w:rPr>
              <w:t> </w:t>
            </w:r>
            <w:proofErr w:type="spellStart"/>
            <w:proofErr w:type="gramStart"/>
            <w:r>
              <w:t>R</w:t>
            </w:r>
            <w:r>
              <w:rPr>
                <w:vertAlign w:val="subscript"/>
              </w:rPr>
              <w:t>w</w:t>
            </w:r>
            <w:proofErr w:type="spellEnd"/>
            <w:r>
              <w:rPr>
                <w:vertAlign w:val="subscript"/>
              </w:rPr>
              <w:t>  +</w:t>
            </w:r>
            <w:proofErr w:type="gramEnd"/>
            <w:r>
              <w:t xml:space="preserve"> C</w:t>
            </w:r>
            <w:r>
              <w:rPr>
                <w:vertAlign w:val="subscript"/>
              </w:rPr>
              <w:t>tr</w:t>
            </w:r>
            <w:r>
              <w:t>)</w:t>
            </w:r>
          </w:p>
        </w:tc>
        <w:tc>
          <w:tcPr>
            <w:tcW w:w="2500" w:type="dxa"/>
          </w:tcPr>
          <w:p w14:paraId="3FB6692D" w14:textId="77777777" w:rsidR="005662C1" w:rsidRDefault="005662C1"/>
        </w:tc>
        <w:tc>
          <w:tcPr>
            <w:tcW w:w="2500" w:type="dxa"/>
          </w:tcPr>
          <w:p w14:paraId="53EDA91B" w14:textId="77777777" w:rsidR="005662C1" w:rsidRDefault="005662C1"/>
        </w:tc>
        <w:tc>
          <w:tcPr>
            <w:tcW w:w="2500" w:type="dxa"/>
          </w:tcPr>
          <w:p w14:paraId="5F7D4EC4" w14:textId="77777777" w:rsidR="005662C1" w:rsidRDefault="005662C1"/>
        </w:tc>
      </w:tr>
    </w:tbl>
    <w:p w14:paraId="704B7732" w14:textId="77777777" w:rsidR="005662C1" w:rsidRDefault="001136C0">
      <w:r>
        <w:t> </w:t>
      </w:r>
    </w:p>
    <w:p w14:paraId="1A289BFF"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22F54F98" w14:textId="77777777" w:rsidR="005662C1" w:rsidRDefault="001136C0">
      <w:pPr>
        <w:pStyle w:val="Instructions"/>
      </w:pPr>
      <w:r>
        <w:t xml:space="preserve">Edit codes in the </w:t>
      </w:r>
      <w:r>
        <w:rPr>
          <w:b/>
        </w:rPr>
        <w:t>Schedule</w:t>
      </w:r>
      <w:r>
        <w:t xml:space="preserve"> to match those on drawings.</w:t>
      </w:r>
    </w:p>
    <w:p w14:paraId="37FB3869" w14:textId="77777777" w:rsidR="005662C1" w:rsidRDefault="001136C0">
      <w:pPr>
        <w:pStyle w:val="Instructions"/>
      </w:pPr>
      <w:r>
        <w:t>Fire resistance level (FRL): State the required level to AS 1530.4, delete or state Not applicable. See NATSPEC </w:t>
      </w:r>
      <w:proofErr w:type="spellStart"/>
      <w:r>
        <w:t>TECHnote</w:t>
      </w:r>
      <w:proofErr w:type="spellEnd"/>
      <w:r>
        <w:t> DES 020 on fire behaviour of building materials and assemblies.</w:t>
      </w:r>
    </w:p>
    <w:p w14:paraId="3BAFE4D8" w14:textId="77777777" w:rsidR="005662C1" w:rsidRDefault="001136C0">
      <w:pPr>
        <w:pStyle w:val="Instructions"/>
      </w:pPr>
      <w:r>
        <w:t xml:space="preserve">Weighted sound reduction index: State the required rating to AS/NZS ISO 717.1. It is advisable to obtain the advice of an acoustic consultant on the selection of </w:t>
      </w:r>
      <w:proofErr w:type="gramStart"/>
      <w:r>
        <w:t>an</w:t>
      </w:r>
      <w:proofErr w:type="gramEnd"/>
      <w:r>
        <w:t> </w:t>
      </w:r>
      <w:proofErr w:type="spellStart"/>
      <w:r>
        <w:t>R</w:t>
      </w:r>
      <w:r>
        <w:rPr>
          <w:vertAlign w:val="subscript"/>
        </w:rPr>
        <w:t>w</w:t>
      </w:r>
      <w:proofErr w:type="spellEnd"/>
      <w:r>
        <w:rPr>
          <w:vertAlign w:val="subscript"/>
        </w:rPr>
        <w:t> </w:t>
      </w:r>
      <w:r>
        <w:t xml:space="preserve">or </w:t>
      </w:r>
      <w:proofErr w:type="spellStart"/>
      <w:r>
        <w:t>R</w:t>
      </w:r>
      <w:r>
        <w:rPr>
          <w:vertAlign w:val="subscript"/>
        </w:rPr>
        <w:t>w</w:t>
      </w:r>
      <w:proofErr w:type="spellEnd"/>
      <w:r>
        <w:rPr>
          <w:vertAlign w:val="subscript"/>
        </w:rPr>
        <w:t> +</w:t>
      </w:r>
      <w:r>
        <w:t>C</w:t>
      </w:r>
      <w:r>
        <w:rPr>
          <w:vertAlign w:val="subscript"/>
        </w:rPr>
        <w:t>tr </w:t>
      </w:r>
      <w:r>
        <w:t>rating for sound transmission reduction. Refer to NATSPEC </w:t>
      </w:r>
      <w:proofErr w:type="spellStart"/>
      <w:r>
        <w:t>TECHnote</w:t>
      </w:r>
      <w:proofErr w:type="spellEnd"/>
      <w:r>
        <w:t> DES 032 for information on airborne sound insulation.</w:t>
      </w:r>
    </w:p>
    <w:p w14:paraId="65EAFDFF" w14:textId="77777777" w:rsidR="005662C1" w:rsidRDefault="001136C0">
      <w:pPr>
        <w:pStyle w:val="Heading4"/>
      </w:pPr>
      <w:bookmarkStart w:id="283" w:name="h-74490-content1"/>
      <w:bookmarkStart w:id="284" w:name="f-74490-content1"/>
      <w:bookmarkStart w:id="285" w:name="f-74490"/>
      <w:bookmarkEnd w:id="281"/>
      <w:bookmarkEnd w:id="282"/>
      <w:r>
        <w:t>Security screen doors construction schedule</w:t>
      </w:r>
      <w:bookmarkEnd w:id="283"/>
    </w:p>
    <w:tbl>
      <w:tblPr>
        <w:tblStyle w:val="NATSPECTable"/>
        <w:tblW w:w="5000" w:type="pct"/>
        <w:tblLook w:val="0600" w:firstRow="0" w:lastRow="0" w:firstColumn="0" w:lastColumn="0" w:noHBand="1" w:noVBand="1"/>
      </w:tblPr>
      <w:tblGrid>
        <w:gridCol w:w="2338"/>
        <w:gridCol w:w="2271"/>
        <w:gridCol w:w="2271"/>
        <w:gridCol w:w="2271"/>
      </w:tblGrid>
      <w:tr w:rsidR="005662C1" w14:paraId="40D8EB4F" w14:textId="77777777">
        <w:trPr>
          <w:tblHeader/>
        </w:trPr>
        <w:tc>
          <w:tcPr>
            <w:tcW w:w="2500" w:type="dxa"/>
          </w:tcPr>
          <w:p w14:paraId="031EFD14" w14:textId="77777777" w:rsidR="005662C1" w:rsidRDefault="001136C0">
            <w:pPr>
              <w:pStyle w:val="Tabletitle"/>
            </w:pPr>
            <w:r>
              <w:t>Property</w:t>
            </w:r>
          </w:p>
        </w:tc>
        <w:tc>
          <w:tcPr>
            <w:tcW w:w="2500" w:type="dxa"/>
          </w:tcPr>
          <w:p w14:paraId="56DF88C9" w14:textId="77777777" w:rsidR="005662C1" w:rsidRDefault="001136C0">
            <w:pPr>
              <w:pStyle w:val="Tabletitle"/>
            </w:pPr>
            <w:r>
              <w:t>A</w:t>
            </w:r>
          </w:p>
        </w:tc>
        <w:tc>
          <w:tcPr>
            <w:tcW w:w="2500" w:type="dxa"/>
          </w:tcPr>
          <w:p w14:paraId="588F5A6A" w14:textId="77777777" w:rsidR="005662C1" w:rsidRDefault="001136C0">
            <w:pPr>
              <w:pStyle w:val="Tabletitle"/>
            </w:pPr>
            <w:r>
              <w:t>B</w:t>
            </w:r>
          </w:p>
        </w:tc>
        <w:tc>
          <w:tcPr>
            <w:tcW w:w="2500" w:type="dxa"/>
          </w:tcPr>
          <w:p w14:paraId="0E8C8BB9" w14:textId="77777777" w:rsidR="005662C1" w:rsidRDefault="001136C0">
            <w:pPr>
              <w:pStyle w:val="Tabletitle"/>
            </w:pPr>
            <w:r>
              <w:t>C</w:t>
            </w:r>
          </w:p>
        </w:tc>
      </w:tr>
      <w:tr w:rsidR="005662C1" w14:paraId="69356705" w14:textId="77777777">
        <w:tc>
          <w:tcPr>
            <w:tcW w:w="2500" w:type="dxa"/>
          </w:tcPr>
          <w:p w14:paraId="5CC80AE4" w14:textId="77777777" w:rsidR="005662C1" w:rsidRDefault="001136C0">
            <w:pPr>
              <w:pStyle w:val="Tabletext"/>
            </w:pPr>
            <w:r>
              <w:t>Type</w:t>
            </w:r>
          </w:p>
        </w:tc>
        <w:tc>
          <w:tcPr>
            <w:tcW w:w="2500" w:type="dxa"/>
          </w:tcPr>
          <w:p w14:paraId="0156BAD4" w14:textId="77777777" w:rsidR="005662C1" w:rsidRDefault="005662C1"/>
        </w:tc>
        <w:tc>
          <w:tcPr>
            <w:tcW w:w="2500" w:type="dxa"/>
          </w:tcPr>
          <w:p w14:paraId="7749FD00" w14:textId="77777777" w:rsidR="005662C1" w:rsidRDefault="005662C1"/>
        </w:tc>
        <w:tc>
          <w:tcPr>
            <w:tcW w:w="2500" w:type="dxa"/>
          </w:tcPr>
          <w:p w14:paraId="6C7BECB9" w14:textId="77777777" w:rsidR="005662C1" w:rsidRDefault="005662C1"/>
        </w:tc>
      </w:tr>
      <w:tr w:rsidR="005662C1" w14:paraId="365F6C8C" w14:textId="77777777">
        <w:tc>
          <w:tcPr>
            <w:tcW w:w="2500" w:type="dxa"/>
          </w:tcPr>
          <w:p w14:paraId="40BE27B9" w14:textId="77777777" w:rsidR="005662C1" w:rsidRDefault="001136C0">
            <w:pPr>
              <w:pStyle w:val="Tabletext"/>
            </w:pPr>
            <w:r>
              <w:t>Material</w:t>
            </w:r>
          </w:p>
        </w:tc>
        <w:tc>
          <w:tcPr>
            <w:tcW w:w="2500" w:type="dxa"/>
          </w:tcPr>
          <w:p w14:paraId="5A06B62D" w14:textId="77777777" w:rsidR="005662C1" w:rsidRDefault="005662C1"/>
        </w:tc>
        <w:tc>
          <w:tcPr>
            <w:tcW w:w="2500" w:type="dxa"/>
          </w:tcPr>
          <w:p w14:paraId="4E87D19C" w14:textId="77777777" w:rsidR="005662C1" w:rsidRDefault="005662C1"/>
        </w:tc>
        <w:tc>
          <w:tcPr>
            <w:tcW w:w="2500" w:type="dxa"/>
          </w:tcPr>
          <w:p w14:paraId="4B8131C7" w14:textId="77777777" w:rsidR="005662C1" w:rsidRDefault="005662C1"/>
        </w:tc>
      </w:tr>
      <w:tr w:rsidR="005662C1" w14:paraId="44B42933" w14:textId="77777777">
        <w:tc>
          <w:tcPr>
            <w:tcW w:w="2500" w:type="dxa"/>
          </w:tcPr>
          <w:p w14:paraId="05D3F4C1" w14:textId="77777777" w:rsidR="005662C1" w:rsidRDefault="001136C0">
            <w:pPr>
              <w:pStyle w:val="Tabletext"/>
            </w:pPr>
            <w:r>
              <w:t>Finish</w:t>
            </w:r>
          </w:p>
        </w:tc>
        <w:tc>
          <w:tcPr>
            <w:tcW w:w="2500" w:type="dxa"/>
          </w:tcPr>
          <w:p w14:paraId="2F6144F0" w14:textId="77777777" w:rsidR="005662C1" w:rsidRDefault="005662C1"/>
        </w:tc>
        <w:tc>
          <w:tcPr>
            <w:tcW w:w="2500" w:type="dxa"/>
          </w:tcPr>
          <w:p w14:paraId="419E8733" w14:textId="77777777" w:rsidR="005662C1" w:rsidRDefault="005662C1"/>
        </w:tc>
        <w:tc>
          <w:tcPr>
            <w:tcW w:w="2500" w:type="dxa"/>
          </w:tcPr>
          <w:p w14:paraId="79B58B76" w14:textId="77777777" w:rsidR="005662C1" w:rsidRDefault="005662C1"/>
        </w:tc>
      </w:tr>
      <w:tr w:rsidR="005662C1" w14:paraId="5786857D" w14:textId="77777777">
        <w:tc>
          <w:tcPr>
            <w:tcW w:w="2500" w:type="dxa"/>
          </w:tcPr>
          <w:p w14:paraId="4E9D62C4" w14:textId="77777777" w:rsidR="005662C1" w:rsidRDefault="001136C0">
            <w:pPr>
              <w:pStyle w:val="Tabletext"/>
            </w:pPr>
            <w:r>
              <w:t>Hinges: Material</w:t>
            </w:r>
          </w:p>
        </w:tc>
        <w:tc>
          <w:tcPr>
            <w:tcW w:w="2500" w:type="dxa"/>
          </w:tcPr>
          <w:p w14:paraId="06E2DFDC" w14:textId="77777777" w:rsidR="005662C1" w:rsidRDefault="005662C1"/>
        </w:tc>
        <w:tc>
          <w:tcPr>
            <w:tcW w:w="2500" w:type="dxa"/>
          </w:tcPr>
          <w:p w14:paraId="48B2A88E" w14:textId="77777777" w:rsidR="005662C1" w:rsidRDefault="005662C1"/>
        </w:tc>
        <w:tc>
          <w:tcPr>
            <w:tcW w:w="2500" w:type="dxa"/>
          </w:tcPr>
          <w:p w14:paraId="08F91AD1" w14:textId="77777777" w:rsidR="005662C1" w:rsidRDefault="005662C1"/>
        </w:tc>
      </w:tr>
      <w:tr w:rsidR="005662C1" w14:paraId="1EA345C6" w14:textId="77777777">
        <w:tc>
          <w:tcPr>
            <w:tcW w:w="2500" w:type="dxa"/>
          </w:tcPr>
          <w:p w14:paraId="5EBBE3C6" w14:textId="77777777" w:rsidR="005662C1" w:rsidRDefault="001136C0">
            <w:pPr>
              <w:pStyle w:val="Tabletext"/>
            </w:pPr>
            <w:r>
              <w:t>Hinges: Fixing</w:t>
            </w:r>
          </w:p>
        </w:tc>
        <w:tc>
          <w:tcPr>
            <w:tcW w:w="2500" w:type="dxa"/>
          </w:tcPr>
          <w:p w14:paraId="691E1B30" w14:textId="77777777" w:rsidR="005662C1" w:rsidRDefault="005662C1"/>
        </w:tc>
        <w:tc>
          <w:tcPr>
            <w:tcW w:w="2500" w:type="dxa"/>
          </w:tcPr>
          <w:p w14:paraId="4305EEBB" w14:textId="77777777" w:rsidR="005662C1" w:rsidRDefault="005662C1"/>
        </w:tc>
        <w:tc>
          <w:tcPr>
            <w:tcW w:w="2500" w:type="dxa"/>
          </w:tcPr>
          <w:p w14:paraId="55A46428" w14:textId="77777777" w:rsidR="005662C1" w:rsidRDefault="005662C1"/>
        </w:tc>
      </w:tr>
      <w:tr w:rsidR="005662C1" w14:paraId="35FE663D" w14:textId="77777777">
        <w:tc>
          <w:tcPr>
            <w:tcW w:w="2500" w:type="dxa"/>
          </w:tcPr>
          <w:p w14:paraId="78B87E57" w14:textId="77777777" w:rsidR="005662C1" w:rsidRDefault="001136C0">
            <w:pPr>
              <w:pStyle w:val="Tabletext"/>
            </w:pPr>
            <w:r>
              <w:t>Lock</w:t>
            </w:r>
          </w:p>
        </w:tc>
        <w:tc>
          <w:tcPr>
            <w:tcW w:w="2500" w:type="dxa"/>
          </w:tcPr>
          <w:p w14:paraId="58D3BF66" w14:textId="77777777" w:rsidR="005662C1" w:rsidRDefault="005662C1"/>
        </w:tc>
        <w:tc>
          <w:tcPr>
            <w:tcW w:w="2500" w:type="dxa"/>
          </w:tcPr>
          <w:p w14:paraId="4E628631" w14:textId="77777777" w:rsidR="005662C1" w:rsidRDefault="005662C1"/>
        </w:tc>
        <w:tc>
          <w:tcPr>
            <w:tcW w:w="2500" w:type="dxa"/>
          </w:tcPr>
          <w:p w14:paraId="34C2F359" w14:textId="77777777" w:rsidR="005662C1" w:rsidRDefault="005662C1"/>
        </w:tc>
      </w:tr>
    </w:tbl>
    <w:p w14:paraId="7BA501E1" w14:textId="77777777" w:rsidR="005662C1" w:rsidRDefault="001136C0">
      <w:r>
        <w:t> </w:t>
      </w:r>
    </w:p>
    <w:p w14:paraId="04461F23"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112521B6" w14:textId="77777777" w:rsidR="005662C1" w:rsidRDefault="001136C0">
      <w:pPr>
        <w:pStyle w:val="Instructions"/>
      </w:pPr>
      <w:r>
        <w:t xml:space="preserve">Edit codes in the </w:t>
      </w:r>
      <w:r>
        <w:rPr>
          <w:b/>
        </w:rPr>
        <w:t>Schedule</w:t>
      </w:r>
      <w:r>
        <w:t xml:space="preserve"> to match those on drawings.</w:t>
      </w:r>
    </w:p>
    <w:p w14:paraId="588B0C19" w14:textId="77777777" w:rsidR="005662C1" w:rsidRDefault="001136C0">
      <w:pPr>
        <w:pStyle w:val="Instructions"/>
      </w:pPr>
      <w:r>
        <w:t>Specification by proprietary item (manufacturer’s standard door suite), will automatically cover most of the descriptive items in this schedule.</w:t>
      </w:r>
    </w:p>
    <w:p w14:paraId="695BF1C6" w14:textId="77777777" w:rsidR="005662C1" w:rsidRDefault="001136C0">
      <w:pPr>
        <w:pStyle w:val="Instructions"/>
      </w:pPr>
      <w:r>
        <w:t>Type: Hinged to Type I or II or III. Sliding to Type I, II or III. AS 5039 clause 5.2 describes the following three types.</w:t>
      </w:r>
    </w:p>
    <w:p w14:paraId="075718D7" w14:textId="77777777" w:rsidR="005662C1" w:rsidRDefault="001136C0">
      <w:pPr>
        <w:pStyle w:val="Instructionsindent"/>
      </w:pPr>
      <w:r>
        <w:t>Type I prevents an arm from passing through.</w:t>
      </w:r>
    </w:p>
    <w:p w14:paraId="3360B6C4" w14:textId="77777777" w:rsidR="005662C1" w:rsidRDefault="001136C0">
      <w:pPr>
        <w:pStyle w:val="Instructionsindent"/>
      </w:pPr>
      <w:r>
        <w:t>Type II allows an arm but prevents bodily entry.</w:t>
      </w:r>
    </w:p>
    <w:p w14:paraId="20503BB2" w14:textId="77777777" w:rsidR="005662C1" w:rsidRDefault="001136C0">
      <w:pPr>
        <w:pStyle w:val="Instructionsindent"/>
      </w:pPr>
      <w:r>
        <w:t>Type III prevents insects passing through.</w:t>
      </w:r>
    </w:p>
    <w:p w14:paraId="410EE1DF" w14:textId="77777777" w:rsidR="005662C1" w:rsidRDefault="001136C0">
      <w:pPr>
        <w:pStyle w:val="Instructions"/>
      </w:pPr>
      <w:r>
        <w:t>Material: Steel or aluminium.</w:t>
      </w:r>
    </w:p>
    <w:p w14:paraId="72FC096A" w14:textId="77777777" w:rsidR="005662C1" w:rsidRDefault="001136C0">
      <w:pPr>
        <w:pStyle w:val="Instructions"/>
      </w:pPr>
      <w:r>
        <w:t>Finish: See AS 5039 clause 6.2 for corrosion protection finishes.</w:t>
      </w:r>
    </w:p>
    <w:p w14:paraId="4A022CCE" w14:textId="77777777" w:rsidR="005662C1" w:rsidRDefault="001136C0">
      <w:pPr>
        <w:pStyle w:val="Instructions"/>
      </w:pPr>
      <w:r>
        <w:t>Hinges:</w:t>
      </w:r>
    </w:p>
    <w:p w14:paraId="507DBA12" w14:textId="77777777" w:rsidR="005662C1" w:rsidRDefault="001136C0">
      <w:pPr>
        <w:pStyle w:val="Instructionsindent"/>
      </w:pPr>
      <w:r>
        <w:t>Material: e.g. Aluminium.</w:t>
      </w:r>
    </w:p>
    <w:p w14:paraId="02581936" w14:textId="77777777" w:rsidR="005662C1" w:rsidRDefault="001136C0">
      <w:pPr>
        <w:pStyle w:val="Instructionsindent"/>
      </w:pPr>
      <w:r>
        <w:t>Fixing: Rivets or fastening devices. See AS 5039 clause 6.7 and AS 5039 clause 6.8.</w:t>
      </w:r>
    </w:p>
    <w:p w14:paraId="08CBE9D6" w14:textId="77777777" w:rsidR="005662C1" w:rsidRDefault="001136C0">
      <w:pPr>
        <w:pStyle w:val="Instructions"/>
      </w:pPr>
      <w:r>
        <w:t xml:space="preserve">Lock: See AS 5039 clause 6.5. If the manufacturer’s standard lock and hardware are not acceptable, nominate non-standard hardware using the titles of items specified in detail in </w:t>
      </w:r>
      <w:r>
        <w:rPr>
          <w:i/>
        </w:rPr>
        <w:t>0455 Door hardware</w:t>
      </w:r>
      <w:r>
        <w:t>, or by the designations (trade names, etc.) of proprietary products.</w:t>
      </w:r>
    </w:p>
    <w:p w14:paraId="11D67995" w14:textId="77777777" w:rsidR="005662C1" w:rsidRDefault="001136C0">
      <w:pPr>
        <w:pStyle w:val="Heading4"/>
      </w:pPr>
      <w:bookmarkStart w:id="286" w:name="h-118889-1"/>
      <w:bookmarkStart w:id="287" w:name="f-118889-1"/>
      <w:bookmarkStart w:id="288" w:name="f-118889"/>
      <w:bookmarkEnd w:id="284"/>
      <w:bookmarkEnd w:id="285"/>
      <w:r>
        <w:t xml:space="preserve">Fire-resisting </w:t>
      </w:r>
      <w:proofErr w:type="spellStart"/>
      <w:r>
        <w:t>doorsets</w:t>
      </w:r>
      <w:proofErr w:type="spellEnd"/>
      <w:r>
        <w:t xml:space="preserve"> construction schedule </w:t>
      </w:r>
      <w:bookmarkEnd w:id="286"/>
    </w:p>
    <w:tbl>
      <w:tblPr>
        <w:tblStyle w:val="NATSPECTable"/>
        <w:tblW w:w="5000" w:type="pct"/>
        <w:tblLook w:val="0600" w:firstRow="0" w:lastRow="0" w:firstColumn="0" w:lastColumn="0" w:noHBand="1" w:noVBand="1"/>
      </w:tblPr>
      <w:tblGrid>
        <w:gridCol w:w="2365"/>
        <w:gridCol w:w="2262"/>
        <w:gridCol w:w="2262"/>
        <w:gridCol w:w="2262"/>
      </w:tblGrid>
      <w:tr w:rsidR="005662C1" w14:paraId="546BE900" w14:textId="77777777">
        <w:trPr>
          <w:tblHeader/>
        </w:trPr>
        <w:tc>
          <w:tcPr>
            <w:tcW w:w="2500" w:type="dxa"/>
          </w:tcPr>
          <w:p w14:paraId="6C03147F" w14:textId="77777777" w:rsidR="005662C1" w:rsidRDefault="001136C0">
            <w:pPr>
              <w:pStyle w:val="Tabletitle"/>
            </w:pPr>
            <w:r>
              <w:t>Property</w:t>
            </w:r>
          </w:p>
        </w:tc>
        <w:tc>
          <w:tcPr>
            <w:tcW w:w="2500" w:type="dxa"/>
          </w:tcPr>
          <w:p w14:paraId="4D3632C0" w14:textId="77777777" w:rsidR="005662C1" w:rsidRDefault="001136C0">
            <w:pPr>
              <w:pStyle w:val="Tabletitle"/>
            </w:pPr>
            <w:r>
              <w:t>A</w:t>
            </w:r>
          </w:p>
        </w:tc>
        <w:tc>
          <w:tcPr>
            <w:tcW w:w="2500" w:type="dxa"/>
          </w:tcPr>
          <w:p w14:paraId="3345D37B" w14:textId="77777777" w:rsidR="005662C1" w:rsidRDefault="001136C0">
            <w:pPr>
              <w:pStyle w:val="Tabletitle"/>
            </w:pPr>
            <w:r>
              <w:t>B</w:t>
            </w:r>
          </w:p>
        </w:tc>
        <w:tc>
          <w:tcPr>
            <w:tcW w:w="2500" w:type="dxa"/>
          </w:tcPr>
          <w:p w14:paraId="18CEE676" w14:textId="77777777" w:rsidR="005662C1" w:rsidRDefault="001136C0">
            <w:pPr>
              <w:pStyle w:val="Tabletitle"/>
            </w:pPr>
            <w:r>
              <w:t>C</w:t>
            </w:r>
          </w:p>
        </w:tc>
      </w:tr>
      <w:tr w:rsidR="005662C1" w14:paraId="467479A4" w14:textId="77777777">
        <w:tc>
          <w:tcPr>
            <w:tcW w:w="2500" w:type="dxa"/>
          </w:tcPr>
          <w:p w14:paraId="4AD67E50" w14:textId="77777777" w:rsidR="005662C1" w:rsidRDefault="001136C0">
            <w:pPr>
              <w:pStyle w:val="Tabletext"/>
            </w:pPr>
            <w:r>
              <w:t>Automatic closure: Action</w:t>
            </w:r>
          </w:p>
        </w:tc>
        <w:tc>
          <w:tcPr>
            <w:tcW w:w="2500" w:type="dxa"/>
          </w:tcPr>
          <w:p w14:paraId="21B8B0AF" w14:textId="77777777" w:rsidR="005662C1" w:rsidRDefault="005662C1"/>
        </w:tc>
        <w:tc>
          <w:tcPr>
            <w:tcW w:w="2500" w:type="dxa"/>
          </w:tcPr>
          <w:p w14:paraId="455EF973" w14:textId="77777777" w:rsidR="005662C1" w:rsidRDefault="005662C1"/>
        </w:tc>
        <w:tc>
          <w:tcPr>
            <w:tcW w:w="2500" w:type="dxa"/>
          </w:tcPr>
          <w:p w14:paraId="67947C61" w14:textId="77777777" w:rsidR="005662C1" w:rsidRDefault="005662C1"/>
        </w:tc>
      </w:tr>
      <w:tr w:rsidR="005662C1" w14:paraId="69312842" w14:textId="77777777">
        <w:tc>
          <w:tcPr>
            <w:tcW w:w="2500" w:type="dxa"/>
          </w:tcPr>
          <w:p w14:paraId="7D6B71B3" w14:textId="77777777" w:rsidR="005662C1" w:rsidRDefault="001136C0">
            <w:pPr>
              <w:pStyle w:val="Tabletext"/>
            </w:pPr>
            <w:r>
              <w:t>Edge strips thickness</w:t>
            </w:r>
          </w:p>
        </w:tc>
        <w:tc>
          <w:tcPr>
            <w:tcW w:w="2500" w:type="dxa"/>
          </w:tcPr>
          <w:p w14:paraId="1DF5DA2A" w14:textId="77777777" w:rsidR="005662C1" w:rsidRDefault="005662C1"/>
        </w:tc>
        <w:tc>
          <w:tcPr>
            <w:tcW w:w="2500" w:type="dxa"/>
          </w:tcPr>
          <w:p w14:paraId="7BBF33BA" w14:textId="77777777" w:rsidR="005662C1" w:rsidRDefault="005662C1"/>
        </w:tc>
        <w:tc>
          <w:tcPr>
            <w:tcW w:w="2500" w:type="dxa"/>
          </w:tcPr>
          <w:p w14:paraId="713068CB" w14:textId="77777777" w:rsidR="005662C1" w:rsidRDefault="005662C1"/>
        </w:tc>
      </w:tr>
      <w:tr w:rsidR="005662C1" w14:paraId="4C8992EF" w14:textId="77777777">
        <w:tc>
          <w:tcPr>
            <w:tcW w:w="2500" w:type="dxa"/>
          </w:tcPr>
          <w:p w14:paraId="1DE25734" w14:textId="77777777" w:rsidR="005662C1" w:rsidRDefault="001136C0">
            <w:pPr>
              <w:pStyle w:val="Tabletext"/>
            </w:pPr>
            <w:r>
              <w:lastRenderedPageBreak/>
              <w:t>Face veneers: Veneer quality</w:t>
            </w:r>
          </w:p>
        </w:tc>
        <w:tc>
          <w:tcPr>
            <w:tcW w:w="2500" w:type="dxa"/>
          </w:tcPr>
          <w:p w14:paraId="0F381699" w14:textId="77777777" w:rsidR="005662C1" w:rsidRDefault="005662C1"/>
        </w:tc>
        <w:tc>
          <w:tcPr>
            <w:tcW w:w="2500" w:type="dxa"/>
          </w:tcPr>
          <w:p w14:paraId="75C7A19A" w14:textId="77777777" w:rsidR="005662C1" w:rsidRDefault="005662C1"/>
        </w:tc>
        <w:tc>
          <w:tcPr>
            <w:tcW w:w="2500" w:type="dxa"/>
          </w:tcPr>
          <w:p w14:paraId="068F8FBA" w14:textId="77777777" w:rsidR="005662C1" w:rsidRDefault="005662C1"/>
        </w:tc>
      </w:tr>
      <w:tr w:rsidR="005662C1" w14:paraId="03FAD207" w14:textId="77777777">
        <w:tc>
          <w:tcPr>
            <w:tcW w:w="2500" w:type="dxa"/>
          </w:tcPr>
          <w:p w14:paraId="54D6B5C9" w14:textId="77777777" w:rsidR="005662C1" w:rsidRDefault="001136C0">
            <w:pPr>
              <w:pStyle w:val="Tabletext"/>
            </w:pPr>
            <w:r>
              <w:t>Face veneers: Timber species or group</w:t>
            </w:r>
          </w:p>
        </w:tc>
        <w:tc>
          <w:tcPr>
            <w:tcW w:w="2500" w:type="dxa"/>
          </w:tcPr>
          <w:p w14:paraId="4C08CD7D" w14:textId="77777777" w:rsidR="005662C1" w:rsidRDefault="005662C1"/>
        </w:tc>
        <w:tc>
          <w:tcPr>
            <w:tcW w:w="2500" w:type="dxa"/>
          </w:tcPr>
          <w:p w14:paraId="08C01CB7" w14:textId="77777777" w:rsidR="005662C1" w:rsidRDefault="005662C1"/>
        </w:tc>
        <w:tc>
          <w:tcPr>
            <w:tcW w:w="2500" w:type="dxa"/>
          </w:tcPr>
          <w:p w14:paraId="4D1A45F6" w14:textId="77777777" w:rsidR="005662C1" w:rsidRDefault="005662C1"/>
        </w:tc>
      </w:tr>
      <w:tr w:rsidR="005662C1" w14:paraId="4CEB56AF" w14:textId="77777777">
        <w:tc>
          <w:tcPr>
            <w:tcW w:w="2500" w:type="dxa"/>
          </w:tcPr>
          <w:p w14:paraId="4857F9FC" w14:textId="77777777" w:rsidR="005662C1" w:rsidRDefault="001136C0">
            <w:pPr>
              <w:pStyle w:val="Tabletext"/>
            </w:pPr>
            <w:r>
              <w:t>Face veneers: Matching arrangement</w:t>
            </w:r>
          </w:p>
        </w:tc>
        <w:tc>
          <w:tcPr>
            <w:tcW w:w="2500" w:type="dxa"/>
          </w:tcPr>
          <w:p w14:paraId="721E0F29" w14:textId="77777777" w:rsidR="005662C1" w:rsidRDefault="005662C1"/>
        </w:tc>
        <w:tc>
          <w:tcPr>
            <w:tcW w:w="2500" w:type="dxa"/>
          </w:tcPr>
          <w:p w14:paraId="06389734" w14:textId="77777777" w:rsidR="005662C1" w:rsidRDefault="005662C1"/>
        </w:tc>
        <w:tc>
          <w:tcPr>
            <w:tcW w:w="2500" w:type="dxa"/>
          </w:tcPr>
          <w:p w14:paraId="440D4A61" w14:textId="77777777" w:rsidR="005662C1" w:rsidRDefault="005662C1"/>
        </w:tc>
      </w:tr>
      <w:tr w:rsidR="005662C1" w14:paraId="575D0388" w14:textId="77777777">
        <w:tc>
          <w:tcPr>
            <w:tcW w:w="2500" w:type="dxa"/>
          </w:tcPr>
          <w:p w14:paraId="7B69638B" w14:textId="77777777" w:rsidR="005662C1" w:rsidRDefault="001136C0">
            <w:pPr>
              <w:pStyle w:val="Tabletext"/>
            </w:pPr>
            <w:r>
              <w:t>Fire resistance level</w:t>
            </w:r>
          </w:p>
        </w:tc>
        <w:tc>
          <w:tcPr>
            <w:tcW w:w="2500" w:type="dxa"/>
          </w:tcPr>
          <w:p w14:paraId="151CC1E3" w14:textId="77777777" w:rsidR="005662C1" w:rsidRDefault="005662C1"/>
        </w:tc>
        <w:tc>
          <w:tcPr>
            <w:tcW w:w="2500" w:type="dxa"/>
          </w:tcPr>
          <w:p w14:paraId="0B46D4A5" w14:textId="77777777" w:rsidR="005662C1" w:rsidRDefault="005662C1"/>
        </w:tc>
        <w:tc>
          <w:tcPr>
            <w:tcW w:w="2500" w:type="dxa"/>
          </w:tcPr>
          <w:p w14:paraId="375873BE" w14:textId="77777777" w:rsidR="005662C1" w:rsidRDefault="005662C1"/>
        </w:tc>
      </w:tr>
      <w:tr w:rsidR="005662C1" w14:paraId="07B7507D" w14:textId="77777777">
        <w:tc>
          <w:tcPr>
            <w:tcW w:w="2500" w:type="dxa"/>
          </w:tcPr>
          <w:p w14:paraId="265D6B7F" w14:textId="77777777" w:rsidR="005662C1" w:rsidRDefault="001136C0">
            <w:pPr>
              <w:pStyle w:val="Tabletext"/>
            </w:pPr>
            <w:r>
              <w:t>Glazing</w:t>
            </w:r>
          </w:p>
        </w:tc>
        <w:tc>
          <w:tcPr>
            <w:tcW w:w="2500" w:type="dxa"/>
          </w:tcPr>
          <w:p w14:paraId="68F1C0F9" w14:textId="77777777" w:rsidR="005662C1" w:rsidRDefault="005662C1"/>
        </w:tc>
        <w:tc>
          <w:tcPr>
            <w:tcW w:w="2500" w:type="dxa"/>
          </w:tcPr>
          <w:p w14:paraId="1D85087F" w14:textId="77777777" w:rsidR="005662C1" w:rsidRDefault="005662C1"/>
        </w:tc>
        <w:tc>
          <w:tcPr>
            <w:tcW w:w="2500" w:type="dxa"/>
          </w:tcPr>
          <w:p w14:paraId="13A3A32A" w14:textId="77777777" w:rsidR="005662C1" w:rsidRDefault="005662C1"/>
        </w:tc>
      </w:tr>
      <w:tr w:rsidR="005662C1" w14:paraId="45D211A7" w14:textId="77777777">
        <w:tc>
          <w:tcPr>
            <w:tcW w:w="2500" w:type="dxa"/>
          </w:tcPr>
          <w:p w14:paraId="1E9770CD" w14:textId="77777777" w:rsidR="005662C1" w:rsidRDefault="001136C0">
            <w:pPr>
              <w:pStyle w:val="Tabletext"/>
            </w:pPr>
            <w:r>
              <w:t>Hardware: Item</w:t>
            </w:r>
          </w:p>
        </w:tc>
        <w:tc>
          <w:tcPr>
            <w:tcW w:w="2500" w:type="dxa"/>
          </w:tcPr>
          <w:p w14:paraId="32CF3473" w14:textId="77777777" w:rsidR="005662C1" w:rsidRDefault="005662C1"/>
        </w:tc>
        <w:tc>
          <w:tcPr>
            <w:tcW w:w="2500" w:type="dxa"/>
          </w:tcPr>
          <w:p w14:paraId="521C00A9" w14:textId="77777777" w:rsidR="005662C1" w:rsidRDefault="005662C1"/>
        </w:tc>
        <w:tc>
          <w:tcPr>
            <w:tcW w:w="2500" w:type="dxa"/>
          </w:tcPr>
          <w:p w14:paraId="175227EB" w14:textId="77777777" w:rsidR="005662C1" w:rsidRDefault="005662C1"/>
        </w:tc>
      </w:tr>
      <w:tr w:rsidR="005662C1" w14:paraId="6504E823" w14:textId="77777777">
        <w:tc>
          <w:tcPr>
            <w:tcW w:w="2500" w:type="dxa"/>
          </w:tcPr>
          <w:p w14:paraId="26FBFEBF" w14:textId="77777777" w:rsidR="005662C1" w:rsidRDefault="001136C0">
            <w:pPr>
              <w:pStyle w:val="Tabletext"/>
            </w:pPr>
            <w:r>
              <w:t>Hardware: Material</w:t>
            </w:r>
          </w:p>
        </w:tc>
        <w:tc>
          <w:tcPr>
            <w:tcW w:w="2500" w:type="dxa"/>
          </w:tcPr>
          <w:p w14:paraId="2C68BF61" w14:textId="77777777" w:rsidR="005662C1" w:rsidRDefault="005662C1"/>
        </w:tc>
        <w:tc>
          <w:tcPr>
            <w:tcW w:w="2500" w:type="dxa"/>
          </w:tcPr>
          <w:p w14:paraId="4982A57C" w14:textId="77777777" w:rsidR="005662C1" w:rsidRDefault="005662C1"/>
        </w:tc>
        <w:tc>
          <w:tcPr>
            <w:tcW w:w="2500" w:type="dxa"/>
          </w:tcPr>
          <w:p w14:paraId="34135732" w14:textId="77777777" w:rsidR="005662C1" w:rsidRDefault="005662C1"/>
        </w:tc>
      </w:tr>
      <w:tr w:rsidR="005662C1" w14:paraId="6F27C37E" w14:textId="77777777">
        <w:tc>
          <w:tcPr>
            <w:tcW w:w="2500" w:type="dxa"/>
          </w:tcPr>
          <w:p w14:paraId="084A71CB" w14:textId="77777777" w:rsidR="005662C1" w:rsidRDefault="001136C0">
            <w:pPr>
              <w:pStyle w:val="Tabletext"/>
            </w:pPr>
            <w:r>
              <w:t>Hardware: Finish</w:t>
            </w:r>
          </w:p>
        </w:tc>
        <w:tc>
          <w:tcPr>
            <w:tcW w:w="2500" w:type="dxa"/>
          </w:tcPr>
          <w:p w14:paraId="2AFC1B84" w14:textId="77777777" w:rsidR="005662C1" w:rsidRDefault="005662C1"/>
        </w:tc>
        <w:tc>
          <w:tcPr>
            <w:tcW w:w="2500" w:type="dxa"/>
          </w:tcPr>
          <w:p w14:paraId="24B85538" w14:textId="77777777" w:rsidR="005662C1" w:rsidRDefault="005662C1"/>
        </w:tc>
        <w:tc>
          <w:tcPr>
            <w:tcW w:w="2500" w:type="dxa"/>
          </w:tcPr>
          <w:p w14:paraId="4EAA1D02" w14:textId="77777777" w:rsidR="005662C1" w:rsidRDefault="005662C1"/>
        </w:tc>
      </w:tr>
    </w:tbl>
    <w:p w14:paraId="6383BCF2" w14:textId="77777777" w:rsidR="005662C1" w:rsidRDefault="001136C0">
      <w:r>
        <w:t> </w:t>
      </w:r>
    </w:p>
    <w:p w14:paraId="4FF479A3" w14:textId="77777777" w:rsidR="005662C1" w:rsidRDefault="001136C0">
      <w:pPr>
        <w:pStyle w:val="Instructions"/>
      </w:pPr>
      <w:r>
        <w:t>See NATSPEC </w:t>
      </w:r>
      <w:proofErr w:type="spellStart"/>
      <w:r>
        <w:t>TECHnote</w:t>
      </w:r>
      <w:proofErr w:type="spellEnd"/>
      <w:r>
        <w:t> DES 018 on bushfire protection.</w:t>
      </w:r>
    </w:p>
    <w:p w14:paraId="70EB475E"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0D1DC33C" w14:textId="77777777" w:rsidR="005662C1" w:rsidRDefault="001136C0">
      <w:pPr>
        <w:pStyle w:val="Instructions"/>
      </w:pPr>
      <w:r>
        <w:t xml:space="preserve">Edit codes in the </w:t>
      </w:r>
      <w:r>
        <w:rPr>
          <w:b/>
        </w:rPr>
        <w:t>Schedule</w:t>
      </w:r>
      <w:r>
        <w:t xml:space="preserve"> to match those on drawings.</w:t>
      </w:r>
    </w:p>
    <w:p w14:paraId="49D77F6E" w14:textId="77777777" w:rsidR="005662C1" w:rsidRDefault="001136C0">
      <w:pPr>
        <w:pStyle w:val="Instructions"/>
      </w:pPr>
      <w:r>
        <w:t>Specification by proprietary item (manufacturer’s standard door suite), will automatically cover most of the prescriptive items in this schedule.</w:t>
      </w:r>
    </w:p>
    <w:p w14:paraId="6B40865C" w14:textId="77777777" w:rsidR="005662C1" w:rsidRDefault="001136C0">
      <w:pPr>
        <w:pStyle w:val="Instructions"/>
      </w:pPr>
      <w:r>
        <w:t xml:space="preserve">Automatic closure: As defined in AS 1905.1 </w:t>
      </w:r>
      <w:proofErr w:type="gramStart"/>
      <w:r>
        <w:t>Required, or</w:t>
      </w:r>
      <w:proofErr w:type="gramEnd"/>
      <w:r>
        <w:t xml:space="preserve"> delete.</w:t>
      </w:r>
    </w:p>
    <w:p w14:paraId="256F6ABD" w14:textId="77777777" w:rsidR="005662C1" w:rsidRDefault="001136C0">
      <w:pPr>
        <w:pStyle w:val="Instructionsindent"/>
      </w:pPr>
      <w:r>
        <w:t>Action: Hinged, Double acting or Sliding (may be shown on the drawings).</w:t>
      </w:r>
    </w:p>
    <w:p w14:paraId="3E5E9D1E" w14:textId="77777777" w:rsidR="005662C1" w:rsidRDefault="001136C0">
      <w:pPr>
        <w:pStyle w:val="Instructions"/>
      </w:pPr>
      <w:r>
        <w:t>Face veneers:</w:t>
      </w:r>
    </w:p>
    <w:p w14:paraId="4EBE542D" w14:textId="77777777" w:rsidR="005662C1" w:rsidRDefault="001136C0">
      <w:pPr>
        <w:pStyle w:val="Instructionsindent"/>
      </w:pPr>
      <w:r>
        <w:t>Veneer quality: e.g. A for clear finish, B for opaque.</w:t>
      </w:r>
    </w:p>
    <w:p w14:paraId="76B018BD" w14:textId="77777777" w:rsidR="005662C1" w:rsidRDefault="001136C0">
      <w:pPr>
        <w:pStyle w:val="Instructionsindent"/>
      </w:pPr>
      <w:r>
        <w:t>Matching arrangement: (clear finishes only) e.g. Book, Centre, Diamond, Random or Slip.</w:t>
      </w:r>
    </w:p>
    <w:p w14:paraId="5CB1F50F" w14:textId="77777777" w:rsidR="005662C1" w:rsidRDefault="001136C0">
      <w:pPr>
        <w:pStyle w:val="Instructions"/>
      </w:pPr>
      <w:r>
        <w:t>Fire-resistance level: State required level to AS 1530.4 (in minutes for structural adequacy/integrity/insulation).</w:t>
      </w:r>
    </w:p>
    <w:p w14:paraId="32131798" w14:textId="77777777" w:rsidR="005662C1" w:rsidRDefault="001136C0">
      <w:pPr>
        <w:pStyle w:val="Instructions"/>
      </w:pPr>
      <w:r>
        <w:t>Glazing: A non-insulated Vision panel up to 65,000 mm² clear opening area is permitted by AS 1905.1, clause 2.5, but regulations may override.</w:t>
      </w:r>
    </w:p>
    <w:p w14:paraId="217CDF36" w14:textId="77777777" w:rsidR="005662C1" w:rsidRDefault="001136C0">
      <w:pPr>
        <w:pStyle w:val="Instructions"/>
      </w:pPr>
      <w:r>
        <w:t xml:space="preserve">Hardware: e.g. Locksets, </w:t>
      </w:r>
      <w:proofErr w:type="spellStart"/>
      <w:r>
        <w:t>latchsets</w:t>
      </w:r>
      <w:proofErr w:type="spellEnd"/>
      <w:r>
        <w:t xml:space="preserve">, hinges, floor springs and pivots, closers, handles, flush pulls. The hardware is an integral part of the certified installation (see AS 1905.1 clause 5.6). Consult the manufacturers. The description may be cross-referred to items specified in detail in </w:t>
      </w:r>
      <w:r>
        <w:rPr>
          <w:i/>
        </w:rPr>
        <w:t>0451 Windows and glazed doors</w:t>
      </w:r>
      <w:r>
        <w:t xml:space="preserve"> and </w:t>
      </w:r>
      <w:r>
        <w:rPr>
          <w:i/>
        </w:rPr>
        <w:t>0455 Door hardware</w:t>
      </w:r>
      <w:r>
        <w:t>. List non-standard hardware here.</w:t>
      </w:r>
    </w:p>
    <w:p w14:paraId="4E8BEEE9" w14:textId="77777777" w:rsidR="005662C1" w:rsidRDefault="001136C0">
      <w:pPr>
        <w:pStyle w:val="Heading4"/>
      </w:pPr>
      <w:bookmarkStart w:id="289" w:name="h-86006-content1"/>
      <w:bookmarkStart w:id="290" w:name="f-86006-content1"/>
      <w:bookmarkStart w:id="291" w:name="f-86006"/>
      <w:bookmarkEnd w:id="287"/>
      <w:bookmarkEnd w:id="288"/>
      <w:r>
        <w:t xml:space="preserve">Automatic </w:t>
      </w:r>
      <w:proofErr w:type="spellStart"/>
      <w:r>
        <w:t>doorset</w:t>
      </w:r>
      <w:proofErr w:type="spellEnd"/>
      <w:r>
        <w:t xml:space="preserve"> schedule</w:t>
      </w:r>
      <w:bookmarkEnd w:id="289"/>
    </w:p>
    <w:tbl>
      <w:tblPr>
        <w:tblStyle w:val="NATSPECTable"/>
        <w:tblW w:w="5000" w:type="pct"/>
        <w:tblLook w:val="0600" w:firstRow="0" w:lastRow="0" w:firstColumn="0" w:lastColumn="0" w:noHBand="1" w:noVBand="1"/>
      </w:tblPr>
      <w:tblGrid>
        <w:gridCol w:w="2365"/>
        <w:gridCol w:w="2262"/>
        <w:gridCol w:w="2262"/>
        <w:gridCol w:w="2262"/>
      </w:tblGrid>
      <w:tr w:rsidR="005662C1" w14:paraId="4B69DA3E" w14:textId="77777777">
        <w:trPr>
          <w:tblHeader/>
        </w:trPr>
        <w:tc>
          <w:tcPr>
            <w:tcW w:w="2500" w:type="dxa"/>
          </w:tcPr>
          <w:p w14:paraId="695947BE" w14:textId="77777777" w:rsidR="005662C1" w:rsidRDefault="001136C0">
            <w:pPr>
              <w:pStyle w:val="Tabletitle"/>
            </w:pPr>
            <w:r>
              <w:t>Property</w:t>
            </w:r>
          </w:p>
        </w:tc>
        <w:tc>
          <w:tcPr>
            <w:tcW w:w="2500" w:type="dxa"/>
          </w:tcPr>
          <w:p w14:paraId="212241D5" w14:textId="77777777" w:rsidR="005662C1" w:rsidRDefault="001136C0">
            <w:pPr>
              <w:pStyle w:val="Tabletitle"/>
            </w:pPr>
            <w:r>
              <w:t>A</w:t>
            </w:r>
          </w:p>
        </w:tc>
        <w:tc>
          <w:tcPr>
            <w:tcW w:w="2500" w:type="dxa"/>
          </w:tcPr>
          <w:p w14:paraId="3A443AE2" w14:textId="77777777" w:rsidR="005662C1" w:rsidRDefault="001136C0">
            <w:pPr>
              <w:pStyle w:val="Tabletitle"/>
            </w:pPr>
            <w:r>
              <w:t>B</w:t>
            </w:r>
          </w:p>
        </w:tc>
        <w:tc>
          <w:tcPr>
            <w:tcW w:w="2500" w:type="dxa"/>
          </w:tcPr>
          <w:p w14:paraId="6693B3E9" w14:textId="77777777" w:rsidR="005662C1" w:rsidRDefault="001136C0">
            <w:pPr>
              <w:pStyle w:val="Tabletitle"/>
            </w:pPr>
            <w:r>
              <w:t>C</w:t>
            </w:r>
          </w:p>
        </w:tc>
      </w:tr>
      <w:tr w:rsidR="005662C1" w14:paraId="60B5E35E" w14:textId="77777777">
        <w:tc>
          <w:tcPr>
            <w:tcW w:w="2500" w:type="dxa"/>
          </w:tcPr>
          <w:p w14:paraId="36E66C3E" w14:textId="77777777" w:rsidR="005662C1" w:rsidRDefault="001136C0">
            <w:pPr>
              <w:pStyle w:val="Tabletext"/>
            </w:pPr>
            <w:r>
              <w:t>Pedestrian traffic</w:t>
            </w:r>
          </w:p>
        </w:tc>
        <w:tc>
          <w:tcPr>
            <w:tcW w:w="2500" w:type="dxa"/>
          </w:tcPr>
          <w:p w14:paraId="40D359B2" w14:textId="77777777" w:rsidR="005662C1" w:rsidRDefault="005662C1"/>
        </w:tc>
        <w:tc>
          <w:tcPr>
            <w:tcW w:w="2500" w:type="dxa"/>
          </w:tcPr>
          <w:p w14:paraId="0724CCF9" w14:textId="77777777" w:rsidR="005662C1" w:rsidRDefault="005662C1"/>
        </w:tc>
        <w:tc>
          <w:tcPr>
            <w:tcW w:w="2500" w:type="dxa"/>
          </w:tcPr>
          <w:p w14:paraId="29D80EA0" w14:textId="77777777" w:rsidR="005662C1" w:rsidRDefault="005662C1"/>
        </w:tc>
      </w:tr>
      <w:tr w:rsidR="005662C1" w14:paraId="5751F2E8" w14:textId="77777777">
        <w:tc>
          <w:tcPr>
            <w:tcW w:w="2500" w:type="dxa"/>
          </w:tcPr>
          <w:p w14:paraId="3CE085C9" w14:textId="77777777" w:rsidR="005662C1" w:rsidRDefault="001136C0">
            <w:pPr>
              <w:pStyle w:val="Tabletext"/>
            </w:pPr>
            <w:r>
              <w:t>Door configuration</w:t>
            </w:r>
          </w:p>
        </w:tc>
        <w:tc>
          <w:tcPr>
            <w:tcW w:w="2500" w:type="dxa"/>
          </w:tcPr>
          <w:p w14:paraId="0C79346F" w14:textId="77777777" w:rsidR="005662C1" w:rsidRDefault="005662C1"/>
        </w:tc>
        <w:tc>
          <w:tcPr>
            <w:tcW w:w="2500" w:type="dxa"/>
          </w:tcPr>
          <w:p w14:paraId="20DD3395" w14:textId="77777777" w:rsidR="005662C1" w:rsidRDefault="005662C1"/>
        </w:tc>
        <w:tc>
          <w:tcPr>
            <w:tcW w:w="2500" w:type="dxa"/>
          </w:tcPr>
          <w:p w14:paraId="6110A9E0" w14:textId="77777777" w:rsidR="005662C1" w:rsidRDefault="005662C1"/>
        </w:tc>
      </w:tr>
      <w:tr w:rsidR="005662C1" w14:paraId="36571D9B" w14:textId="77777777">
        <w:tc>
          <w:tcPr>
            <w:tcW w:w="2500" w:type="dxa"/>
          </w:tcPr>
          <w:p w14:paraId="7DE083C5" w14:textId="77777777" w:rsidR="005662C1" w:rsidRDefault="001136C0">
            <w:pPr>
              <w:pStyle w:val="Tabletext"/>
            </w:pPr>
            <w:r>
              <w:t>Drive type</w:t>
            </w:r>
          </w:p>
        </w:tc>
        <w:tc>
          <w:tcPr>
            <w:tcW w:w="2500" w:type="dxa"/>
          </w:tcPr>
          <w:p w14:paraId="292C2670" w14:textId="77777777" w:rsidR="005662C1" w:rsidRDefault="005662C1"/>
        </w:tc>
        <w:tc>
          <w:tcPr>
            <w:tcW w:w="2500" w:type="dxa"/>
          </w:tcPr>
          <w:p w14:paraId="1DCB528F" w14:textId="77777777" w:rsidR="005662C1" w:rsidRDefault="005662C1"/>
        </w:tc>
        <w:tc>
          <w:tcPr>
            <w:tcW w:w="2500" w:type="dxa"/>
          </w:tcPr>
          <w:p w14:paraId="1C2AF073" w14:textId="77777777" w:rsidR="005662C1" w:rsidRDefault="005662C1"/>
        </w:tc>
      </w:tr>
      <w:tr w:rsidR="005662C1" w14:paraId="2D61A00E" w14:textId="77777777">
        <w:tc>
          <w:tcPr>
            <w:tcW w:w="2500" w:type="dxa"/>
          </w:tcPr>
          <w:p w14:paraId="47179521" w14:textId="77777777" w:rsidR="005662C1" w:rsidRDefault="001136C0">
            <w:pPr>
              <w:pStyle w:val="Tabletext"/>
            </w:pPr>
            <w:r>
              <w:t>Drive location</w:t>
            </w:r>
          </w:p>
        </w:tc>
        <w:tc>
          <w:tcPr>
            <w:tcW w:w="2500" w:type="dxa"/>
          </w:tcPr>
          <w:p w14:paraId="6EC0FA50" w14:textId="77777777" w:rsidR="005662C1" w:rsidRDefault="005662C1"/>
        </w:tc>
        <w:tc>
          <w:tcPr>
            <w:tcW w:w="2500" w:type="dxa"/>
          </w:tcPr>
          <w:p w14:paraId="7C4FBB68" w14:textId="77777777" w:rsidR="005662C1" w:rsidRDefault="005662C1"/>
        </w:tc>
        <w:tc>
          <w:tcPr>
            <w:tcW w:w="2500" w:type="dxa"/>
          </w:tcPr>
          <w:p w14:paraId="19D577CD" w14:textId="77777777" w:rsidR="005662C1" w:rsidRDefault="005662C1"/>
        </w:tc>
      </w:tr>
      <w:tr w:rsidR="005662C1" w14:paraId="3EC7EC94" w14:textId="77777777">
        <w:tc>
          <w:tcPr>
            <w:tcW w:w="2500" w:type="dxa"/>
          </w:tcPr>
          <w:p w14:paraId="154615DA" w14:textId="77777777" w:rsidR="005662C1" w:rsidRDefault="001136C0">
            <w:pPr>
              <w:pStyle w:val="Tabletext"/>
            </w:pPr>
            <w:r>
              <w:t>Motion sensor control device</w:t>
            </w:r>
          </w:p>
        </w:tc>
        <w:tc>
          <w:tcPr>
            <w:tcW w:w="2500" w:type="dxa"/>
          </w:tcPr>
          <w:p w14:paraId="3CC0FABA" w14:textId="77777777" w:rsidR="005662C1" w:rsidRDefault="005662C1"/>
        </w:tc>
        <w:tc>
          <w:tcPr>
            <w:tcW w:w="2500" w:type="dxa"/>
          </w:tcPr>
          <w:p w14:paraId="525F83B1" w14:textId="77777777" w:rsidR="005662C1" w:rsidRDefault="005662C1"/>
        </w:tc>
        <w:tc>
          <w:tcPr>
            <w:tcW w:w="2500" w:type="dxa"/>
          </w:tcPr>
          <w:p w14:paraId="354BFA23" w14:textId="77777777" w:rsidR="005662C1" w:rsidRDefault="005662C1"/>
        </w:tc>
      </w:tr>
      <w:tr w:rsidR="005662C1" w14:paraId="69FD70F0" w14:textId="77777777">
        <w:tc>
          <w:tcPr>
            <w:tcW w:w="2500" w:type="dxa"/>
          </w:tcPr>
          <w:p w14:paraId="16CBB7C5" w14:textId="77777777" w:rsidR="005662C1" w:rsidRDefault="001136C0">
            <w:pPr>
              <w:pStyle w:val="Tabletext"/>
            </w:pPr>
            <w:r>
              <w:t>Proprietary door suite</w:t>
            </w:r>
          </w:p>
        </w:tc>
        <w:tc>
          <w:tcPr>
            <w:tcW w:w="2500" w:type="dxa"/>
          </w:tcPr>
          <w:p w14:paraId="2055B76B" w14:textId="77777777" w:rsidR="005662C1" w:rsidRDefault="005662C1"/>
        </w:tc>
        <w:tc>
          <w:tcPr>
            <w:tcW w:w="2500" w:type="dxa"/>
          </w:tcPr>
          <w:p w14:paraId="136A35DA" w14:textId="77777777" w:rsidR="005662C1" w:rsidRDefault="005662C1"/>
        </w:tc>
        <w:tc>
          <w:tcPr>
            <w:tcW w:w="2500" w:type="dxa"/>
          </w:tcPr>
          <w:p w14:paraId="6CA0A597" w14:textId="77777777" w:rsidR="005662C1" w:rsidRDefault="005662C1"/>
        </w:tc>
      </w:tr>
      <w:tr w:rsidR="005662C1" w14:paraId="4FA2839D" w14:textId="77777777">
        <w:tc>
          <w:tcPr>
            <w:tcW w:w="2500" w:type="dxa"/>
          </w:tcPr>
          <w:p w14:paraId="3AE2945C" w14:textId="77777777" w:rsidR="005662C1" w:rsidRDefault="001136C0">
            <w:pPr>
              <w:pStyle w:val="Tabletext"/>
            </w:pPr>
            <w:r>
              <w:t>Glazing</w:t>
            </w:r>
          </w:p>
        </w:tc>
        <w:tc>
          <w:tcPr>
            <w:tcW w:w="2500" w:type="dxa"/>
          </w:tcPr>
          <w:p w14:paraId="216259DA" w14:textId="77777777" w:rsidR="005662C1" w:rsidRDefault="005662C1"/>
        </w:tc>
        <w:tc>
          <w:tcPr>
            <w:tcW w:w="2500" w:type="dxa"/>
          </w:tcPr>
          <w:p w14:paraId="551DBE29" w14:textId="77777777" w:rsidR="005662C1" w:rsidRDefault="005662C1"/>
        </w:tc>
        <w:tc>
          <w:tcPr>
            <w:tcW w:w="2500" w:type="dxa"/>
          </w:tcPr>
          <w:p w14:paraId="71150D0C" w14:textId="77777777" w:rsidR="005662C1" w:rsidRDefault="005662C1"/>
        </w:tc>
      </w:tr>
      <w:tr w:rsidR="005662C1" w14:paraId="7505671E" w14:textId="77777777">
        <w:tc>
          <w:tcPr>
            <w:tcW w:w="2500" w:type="dxa"/>
          </w:tcPr>
          <w:p w14:paraId="289FFA6C" w14:textId="77777777" w:rsidR="005662C1" w:rsidRDefault="001136C0">
            <w:pPr>
              <w:pStyle w:val="Tabletext"/>
            </w:pPr>
            <w:r>
              <w:t>Aluminium frame finish</w:t>
            </w:r>
          </w:p>
        </w:tc>
        <w:tc>
          <w:tcPr>
            <w:tcW w:w="2500" w:type="dxa"/>
          </w:tcPr>
          <w:p w14:paraId="1C56D9A7" w14:textId="77777777" w:rsidR="005662C1" w:rsidRDefault="005662C1"/>
        </w:tc>
        <w:tc>
          <w:tcPr>
            <w:tcW w:w="2500" w:type="dxa"/>
          </w:tcPr>
          <w:p w14:paraId="4AE89C08" w14:textId="77777777" w:rsidR="005662C1" w:rsidRDefault="005662C1"/>
        </w:tc>
        <w:tc>
          <w:tcPr>
            <w:tcW w:w="2500" w:type="dxa"/>
          </w:tcPr>
          <w:p w14:paraId="58B6B9DE" w14:textId="77777777" w:rsidR="005662C1" w:rsidRDefault="005662C1"/>
        </w:tc>
      </w:tr>
      <w:tr w:rsidR="005662C1" w14:paraId="1F7EEF1C" w14:textId="77777777">
        <w:tc>
          <w:tcPr>
            <w:tcW w:w="2500" w:type="dxa"/>
          </w:tcPr>
          <w:p w14:paraId="6B51D232" w14:textId="77777777" w:rsidR="005662C1" w:rsidRDefault="001136C0">
            <w:pPr>
              <w:pStyle w:val="Tabletext"/>
            </w:pPr>
            <w:r>
              <w:t>Powder coating: Service condition category</w:t>
            </w:r>
          </w:p>
        </w:tc>
        <w:tc>
          <w:tcPr>
            <w:tcW w:w="2500" w:type="dxa"/>
          </w:tcPr>
          <w:p w14:paraId="3CF9C25F" w14:textId="77777777" w:rsidR="005662C1" w:rsidRDefault="005662C1"/>
        </w:tc>
        <w:tc>
          <w:tcPr>
            <w:tcW w:w="2500" w:type="dxa"/>
          </w:tcPr>
          <w:p w14:paraId="54A29A3E" w14:textId="77777777" w:rsidR="005662C1" w:rsidRDefault="005662C1"/>
        </w:tc>
        <w:tc>
          <w:tcPr>
            <w:tcW w:w="2500" w:type="dxa"/>
          </w:tcPr>
          <w:p w14:paraId="7D040D4B" w14:textId="77777777" w:rsidR="005662C1" w:rsidRDefault="005662C1"/>
        </w:tc>
      </w:tr>
      <w:tr w:rsidR="005662C1" w14:paraId="4787CC02" w14:textId="77777777">
        <w:tc>
          <w:tcPr>
            <w:tcW w:w="2500" w:type="dxa"/>
          </w:tcPr>
          <w:p w14:paraId="63A7B832" w14:textId="77777777" w:rsidR="005662C1" w:rsidRDefault="001136C0">
            <w:pPr>
              <w:pStyle w:val="Tabletext"/>
            </w:pPr>
            <w:r>
              <w:t>Powder coating: Coating performance</w:t>
            </w:r>
          </w:p>
        </w:tc>
        <w:tc>
          <w:tcPr>
            <w:tcW w:w="2500" w:type="dxa"/>
          </w:tcPr>
          <w:p w14:paraId="34524AC1" w14:textId="77777777" w:rsidR="005662C1" w:rsidRDefault="005662C1"/>
        </w:tc>
        <w:tc>
          <w:tcPr>
            <w:tcW w:w="2500" w:type="dxa"/>
          </w:tcPr>
          <w:p w14:paraId="540A99DD" w14:textId="77777777" w:rsidR="005662C1" w:rsidRDefault="005662C1"/>
        </w:tc>
        <w:tc>
          <w:tcPr>
            <w:tcW w:w="2500" w:type="dxa"/>
          </w:tcPr>
          <w:p w14:paraId="35BDA5A0" w14:textId="77777777" w:rsidR="005662C1" w:rsidRDefault="005662C1"/>
        </w:tc>
      </w:tr>
      <w:tr w:rsidR="005662C1" w14:paraId="77214E7D" w14:textId="77777777">
        <w:tc>
          <w:tcPr>
            <w:tcW w:w="2500" w:type="dxa"/>
          </w:tcPr>
          <w:p w14:paraId="3FAA3D3F" w14:textId="77777777" w:rsidR="005662C1" w:rsidRDefault="001136C0">
            <w:pPr>
              <w:pStyle w:val="Tabletext"/>
            </w:pPr>
            <w:r>
              <w:t>Powder coating: Coating type</w:t>
            </w:r>
          </w:p>
        </w:tc>
        <w:tc>
          <w:tcPr>
            <w:tcW w:w="2500" w:type="dxa"/>
          </w:tcPr>
          <w:p w14:paraId="00FC6F89" w14:textId="77777777" w:rsidR="005662C1" w:rsidRDefault="005662C1"/>
        </w:tc>
        <w:tc>
          <w:tcPr>
            <w:tcW w:w="2500" w:type="dxa"/>
          </w:tcPr>
          <w:p w14:paraId="6F4F7F7B" w14:textId="77777777" w:rsidR="005662C1" w:rsidRDefault="005662C1"/>
        </w:tc>
        <w:tc>
          <w:tcPr>
            <w:tcW w:w="2500" w:type="dxa"/>
          </w:tcPr>
          <w:p w14:paraId="57DA9209" w14:textId="77777777" w:rsidR="005662C1" w:rsidRDefault="005662C1"/>
        </w:tc>
      </w:tr>
      <w:tr w:rsidR="005662C1" w14:paraId="58551A5E" w14:textId="77777777">
        <w:tc>
          <w:tcPr>
            <w:tcW w:w="2500" w:type="dxa"/>
          </w:tcPr>
          <w:p w14:paraId="53CD0ED7" w14:textId="77777777" w:rsidR="005662C1" w:rsidRDefault="001136C0">
            <w:pPr>
              <w:pStyle w:val="Tabletext"/>
            </w:pPr>
            <w:r>
              <w:t>Powder coating: Polyester coating grade</w:t>
            </w:r>
          </w:p>
        </w:tc>
        <w:tc>
          <w:tcPr>
            <w:tcW w:w="2500" w:type="dxa"/>
          </w:tcPr>
          <w:p w14:paraId="7CBF2AA3" w14:textId="77777777" w:rsidR="005662C1" w:rsidRDefault="005662C1"/>
        </w:tc>
        <w:tc>
          <w:tcPr>
            <w:tcW w:w="2500" w:type="dxa"/>
          </w:tcPr>
          <w:p w14:paraId="4CD3BBEE" w14:textId="77777777" w:rsidR="005662C1" w:rsidRDefault="005662C1"/>
        </w:tc>
        <w:tc>
          <w:tcPr>
            <w:tcW w:w="2500" w:type="dxa"/>
          </w:tcPr>
          <w:p w14:paraId="71DD7818" w14:textId="77777777" w:rsidR="005662C1" w:rsidRDefault="005662C1"/>
        </w:tc>
      </w:tr>
      <w:tr w:rsidR="005662C1" w14:paraId="4D949363" w14:textId="77777777">
        <w:tc>
          <w:tcPr>
            <w:tcW w:w="2500" w:type="dxa"/>
          </w:tcPr>
          <w:p w14:paraId="53E1667B" w14:textId="77777777" w:rsidR="005662C1" w:rsidRDefault="001136C0">
            <w:pPr>
              <w:pStyle w:val="Tabletext"/>
            </w:pPr>
            <w:r>
              <w:lastRenderedPageBreak/>
              <w:t>Powder coating: Product</w:t>
            </w:r>
          </w:p>
        </w:tc>
        <w:tc>
          <w:tcPr>
            <w:tcW w:w="2500" w:type="dxa"/>
          </w:tcPr>
          <w:p w14:paraId="092570D3" w14:textId="77777777" w:rsidR="005662C1" w:rsidRDefault="005662C1"/>
        </w:tc>
        <w:tc>
          <w:tcPr>
            <w:tcW w:w="2500" w:type="dxa"/>
          </w:tcPr>
          <w:p w14:paraId="7C6616F4" w14:textId="77777777" w:rsidR="005662C1" w:rsidRDefault="005662C1"/>
        </w:tc>
        <w:tc>
          <w:tcPr>
            <w:tcW w:w="2500" w:type="dxa"/>
          </w:tcPr>
          <w:p w14:paraId="738B99B4" w14:textId="77777777" w:rsidR="005662C1" w:rsidRDefault="005662C1"/>
        </w:tc>
      </w:tr>
      <w:tr w:rsidR="005662C1" w14:paraId="6C1D291A" w14:textId="77777777">
        <w:tc>
          <w:tcPr>
            <w:tcW w:w="2500" w:type="dxa"/>
          </w:tcPr>
          <w:p w14:paraId="57E726B0" w14:textId="77777777" w:rsidR="005662C1" w:rsidRDefault="001136C0">
            <w:pPr>
              <w:pStyle w:val="Tabletext"/>
            </w:pPr>
            <w:r>
              <w:t>Powder coating: Gloss level</w:t>
            </w:r>
          </w:p>
        </w:tc>
        <w:tc>
          <w:tcPr>
            <w:tcW w:w="2500" w:type="dxa"/>
          </w:tcPr>
          <w:p w14:paraId="59C41317" w14:textId="77777777" w:rsidR="005662C1" w:rsidRDefault="005662C1"/>
        </w:tc>
        <w:tc>
          <w:tcPr>
            <w:tcW w:w="2500" w:type="dxa"/>
          </w:tcPr>
          <w:p w14:paraId="521D3B70" w14:textId="77777777" w:rsidR="005662C1" w:rsidRDefault="005662C1"/>
        </w:tc>
        <w:tc>
          <w:tcPr>
            <w:tcW w:w="2500" w:type="dxa"/>
          </w:tcPr>
          <w:p w14:paraId="467E089C" w14:textId="77777777" w:rsidR="005662C1" w:rsidRDefault="005662C1"/>
        </w:tc>
      </w:tr>
      <w:tr w:rsidR="005662C1" w14:paraId="7B7C7C44" w14:textId="77777777">
        <w:tc>
          <w:tcPr>
            <w:tcW w:w="2500" w:type="dxa"/>
          </w:tcPr>
          <w:p w14:paraId="35BEC1E2" w14:textId="77777777" w:rsidR="005662C1" w:rsidRDefault="001136C0">
            <w:pPr>
              <w:pStyle w:val="Tabletext"/>
            </w:pPr>
            <w:r>
              <w:t>Colour</w:t>
            </w:r>
          </w:p>
        </w:tc>
        <w:tc>
          <w:tcPr>
            <w:tcW w:w="2500" w:type="dxa"/>
          </w:tcPr>
          <w:p w14:paraId="7220C341" w14:textId="77777777" w:rsidR="005662C1" w:rsidRDefault="005662C1"/>
        </w:tc>
        <w:tc>
          <w:tcPr>
            <w:tcW w:w="2500" w:type="dxa"/>
          </w:tcPr>
          <w:p w14:paraId="6DEF91BE" w14:textId="77777777" w:rsidR="005662C1" w:rsidRDefault="005662C1"/>
        </w:tc>
        <w:tc>
          <w:tcPr>
            <w:tcW w:w="2500" w:type="dxa"/>
          </w:tcPr>
          <w:p w14:paraId="1AB70D0D" w14:textId="77777777" w:rsidR="005662C1" w:rsidRDefault="005662C1"/>
        </w:tc>
      </w:tr>
      <w:tr w:rsidR="005662C1" w14:paraId="5CEFFD37" w14:textId="77777777">
        <w:tc>
          <w:tcPr>
            <w:tcW w:w="2500" w:type="dxa"/>
          </w:tcPr>
          <w:p w14:paraId="71B84705" w14:textId="77777777" w:rsidR="005662C1" w:rsidRDefault="001136C0">
            <w:pPr>
              <w:pStyle w:val="Tabletext"/>
            </w:pPr>
            <w:r>
              <w:t>Design wind pressure</w:t>
            </w:r>
          </w:p>
        </w:tc>
        <w:tc>
          <w:tcPr>
            <w:tcW w:w="2500" w:type="dxa"/>
          </w:tcPr>
          <w:p w14:paraId="458970A5" w14:textId="77777777" w:rsidR="005662C1" w:rsidRDefault="005662C1"/>
        </w:tc>
        <w:tc>
          <w:tcPr>
            <w:tcW w:w="2500" w:type="dxa"/>
          </w:tcPr>
          <w:p w14:paraId="44B33E16" w14:textId="77777777" w:rsidR="005662C1" w:rsidRDefault="005662C1"/>
        </w:tc>
        <w:tc>
          <w:tcPr>
            <w:tcW w:w="2500" w:type="dxa"/>
          </w:tcPr>
          <w:p w14:paraId="2B61AB29" w14:textId="77777777" w:rsidR="005662C1" w:rsidRDefault="005662C1"/>
        </w:tc>
      </w:tr>
      <w:tr w:rsidR="005662C1" w14:paraId="6031687E" w14:textId="77777777">
        <w:tc>
          <w:tcPr>
            <w:tcW w:w="2500" w:type="dxa"/>
          </w:tcPr>
          <w:p w14:paraId="7DD1FF18" w14:textId="77777777" w:rsidR="005662C1" w:rsidRDefault="001136C0">
            <w:pPr>
              <w:pStyle w:val="Tabletext"/>
            </w:pPr>
            <w:r>
              <w:t>Lock type</w:t>
            </w:r>
          </w:p>
        </w:tc>
        <w:tc>
          <w:tcPr>
            <w:tcW w:w="2500" w:type="dxa"/>
          </w:tcPr>
          <w:p w14:paraId="7C342CEF" w14:textId="77777777" w:rsidR="005662C1" w:rsidRDefault="005662C1"/>
        </w:tc>
        <w:tc>
          <w:tcPr>
            <w:tcW w:w="2500" w:type="dxa"/>
          </w:tcPr>
          <w:p w14:paraId="78ACB858" w14:textId="77777777" w:rsidR="005662C1" w:rsidRDefault="005662C1"/>
        </w:tc>
        <w:tc>
          <w:tcPr>
            <w:tcW w:w="2500" w:type="dxa"/>
          </w:tcPr>
          <w:p w14:paraId="1528FAFD" w14:textId="77777777" w:rsidR="005662C1" w:rsidRDefault="005662C1"/>
        </w:tc>
      </w:tr>
    </w:tbl>
    <w:p w14:paraId="62828688" w14:textId="77777777" w:rsidR="005662C1" w:rsidRDefault="001136C0">
      <w:r>
        <w:t> </w:t>
      </w:r>
    </w:p>
    <w:p w14:paraId="44700AAA" w14:textId="77777777" w:rsidR="005662C1" w:rsidRDefault="001136C0">
      <w:pPr>
        <w:pStyle w:val="Instructions"/>
      </w:pPr>
      <w:r>
        <w:t xml:space="preserve">A, B, C: These designate each instance or </w:t>
      </w:r>
      <w:proofErr w:type="gramStart"/>
      <w:r>
        <w:t>type</w:t>
      </w:r>
      <w:proofErr w:type="gramEnd"/>
      <w:r>
        <w:t xml:space="preserve"> or location of the item scheduled.</w:t>
      </w:r>
    </w:p>
    <w:p w14:paraId="1955EDE2" w14:textId="77777777" w:rsidR="005662C1" w:rsidRDefault="001136C0">
      <w:pPr>
        <w:pStyle w:val="Instructions"/>
      </w:pPr>
      <w:r>
        <w:t>Edit codes in the Schedule to match those on drawings.</w:t>
      </w:r>
    </w:p>
    <w:p w14:paraId="1093AD94" w14:textId="77777777" w:rsidR="005662C1" w:rsidRDefault="001136C0">
      <w:pPr>
        <w:pStyle w:val="Instructions"/>
      </w:pPr>
      <w:r>
        <w:t>Pedestrian traffic: e.g. Light, Medium or Heavy.</w:t>
      </w:r>
    </w:p>
    <w:p w14:paraId="0C76BC45" w14:textId="77777777" w:rsidR="005662C1" w:rsidRDefault="001136C0">
      <w:pPr>
        <w:pStyle w:val="Instructions"/>
      </w:pPr>
      <w:r>
        <w:t>Door configuration: e.g. Single slide, Bi-part slide or Revolving.</w:t>
      </w:r>
    </w:p>
    <w:p w14:paraId="42214AB4" w14:textId="77777777" w:rsidR="005662C1" w:rsidRDefault="001136C0">
      <w:pPr>
        <w:pStyle w:val="Instructions"/>
      </w:pPr>
      <w:r>
        <w:t xml:space="preserve">Drive type: e.g. </w:t>
      </w:r>
      <w:proofErr w:type="gramStart"/>
      <w:r>
        <w:t>Electromechanical, or</w:t>
      </w:r>
      <w:proofErr w:type="gramEnd"/>
      <w:r>
        <w:t xml:space="preserve"> specify a proprietary product.</w:t>
      </w:r>
    </w:p>
    <w:p w14:paraId="123BB89B" w14:textId="77777777" w:rsidR="005662C1" w:rsidRDefault="001136C0">
      <w:pPr>
        <w:pStyle w:val="Instructions"/>
      </w:pPr>
      <w:r>
        <w:t>Drive location: e.g. Overhead-concealed or Surface-applied.</w:t>
      </w:r>
    </w:p>
    <w:p w14:paraId="1825C44A" w14:textId="77777777" w:rsidR="005662C1" w:rsidRDefault="001136C0">
      <w:pPr>
        <w:pStyle w:val="Instructions"/>
      </w:pPr>
      <w:r>
        <w:t>Motion sensor control device: e.g. Infra-</w:t>
      </w:r>
      <w:proofErr w:type="gramStart"/>
      <w:r>
        <w:t>red, or</w:t>
      </w:r>
      <w:proofErr w:type="gramEnd"/>
      <w:r>
        <w:t xml:space="preserve"> specify a proprietary product.</w:t>
      </w:r>
    </w:p>
    <w:p w14:paraId="7BE80446" w14:textId="77777777" w:rsidR="005662C1" w:rsidRDefault="001136C0">
      <w:pPr>
        <w:pStyle w:val="Instructions"/>
      </w:pPr>
      <w:r>
        <w:t>Proprietary suite: Nominate proprietary window and glazed door suite if applicable.</w:t>
      </w:r>
    </w:p>
    <w:p w14:paraId="0EF8F6E1" w14:textId="77777777" w:rsidR="005662C1" w:rsidRDefault="001136C0">
      <w:pPr>
        <w:pStyle w:val="Instructions"/>
      </w:pPr>
      <w:r>
        <w:t xml:space="preserve">Glazing: Nominate here or refer to </w:t>
      </w:r>
      <w:r>
        <w:rPr>
          <w:i/>
        </w:rPr>
        <w:t>0461 Glazing</w:t>
      </w:r>
      <w:r>
        <w:t>.</w:t>
      </w:r>
    </w:p>
    <w:p w14:paraId="0023DC8D" w14:textId="77777777" w:rsidR="005662C1" w:rsidRDefault="001136C0">
      <w:pPr>
        <w:pStyle w:val="Instructions"/>
      </w:pPr>
      <w:r>
        <w:t>Aluminium frame finish: e.g. Powder coat or anodised.</w:t>
      </w:r>
    </w:p>
    <w:p w14:paraId="7AD0B348" w14:textId="77777777" w:rsidR="005662C1" w:rsidRDefault="001136C0">
      <w:pPr>
        <w:pStyle w:val="Instructions"/>
      </w:pPr>
      <w:r>
        <w:rPr>
          <w:b/>
        </w:rPr>
        <w:t>Powder coating</w:t>
      </w:r>
    </w:p>
    <w:p w14:paraId="337ADBDA" w14:textId="77777777" w:rsidR="005662C1" w:rsidRDefault="001136C0">
      <w:pPr>
        <w:pStyle w:val="Instructions"/>
      </w:pPr>
      <w:r>
        <w:t>Service condition category: AS 3715 clause 1.4 describes service condition categories for powder coated aluminium architectural applications based on the severity of the environment. Select from the following atmospheric environments:</w:t>
      </w:r>
    </w:p>
    <w:p w14:paraId="0B510474" w14:textId="77777777" w:rsidR="005662C1" w:rsidRDefault="001136C0">
      <w:pPr>
        <w:pStyle w:val="Instructionsindent"/>
      </w:pPr>
      <w:r>
        <w:t>Category 3 – Exterior mild to moderate.</w:t>
      </w:r>
    </w:p>
    <w:p w14:paraId="3E2489D7" w14:textId="77777777" w:rsidR="005662C1" w:rsidRDefault="001136C0">
      <w:pPr>
        <w:pStyle w:val="Instructionsindent"/>
      </w:pPr>
      <w:r>
        <w:t>Category 4 – Tropical.</w:t>
      </w:r>
    </w:p>
    <w:p w14:paraId="1AC8E3AF" w14:textId="77777777" w:rsidR="005662C1" w:rsidRDefault="001136C0">
      <w:pPr>
        <w:pStyle w:val="Instructionsindent"/>
      </w:pPr>
      <w:r>
        <w:t>Category 5 – Exterior severe.</w:t>
      </w:r>
    </w:p>
    <w:p w14:paraId="27D37D9A" w14:textId="77777777" w:rsidR="005662C1" w:rsidRDefault="001136C0">
      <w:pPr>
        <w:pStyle w:val="Instructions"/>
      </w:pPr>
      <w:r>
        <w:t>Categories 1 and 2, applicable to interior environments, are not included in this standard. See also NATSPEC </w:t>
      </w:r>
      <w:proofErr w:type="spellStart"/>
      <w:r>
        <w:t>TECHnote</w:t>
      </w:r>
      <w:proofErr w:type="spellEnd"/>
      <w:r>
        <w:t> DES 010 on atmospheric corrosivity categories for ferrous products.</w:t>
      </w:r>
    </w:p>
    <w:p w14:paraId="77864C4B" w14:textId="77777777" w:rsidR="005662C1" w:rsidRDefault="001136C0">
      <w:pPr>
        <w:pStyle w:val="Instructions"/>
      </w:pPr>
      <w:r>
        <w:t>Coating performance: The American Architectural Manufacturers Association's (AAMA) standards represent the various warranty performances available and should be selected appropriate to the class of the project and the application. Select from:</w:t>
      </w:r>
    </w:p>
    <w:p w14:paraId="7629C0CB" w14:textId="77777777" w:rsidR="005662C1" w:rsidRDefault="001136C0">
      <w:pPr>
        <w:pStyle w:val="Instructionsindent"/>
      </w:pPr>
      <w:r>
        <w:t>To AAMA 2603 or AS 3715. Applicable to class 1 and 10A of the NCC.</w:t>
      </w:r>
    </w:p>
    <w:p w14:paraId="3AD62D26" w14:textId="77777777" w:rsidR="005662C1" w:rsidRDefault="001136C0">
      <w:pPr>
        <w:pStyle w:val="Instructionsindent"/>
      </w:pPr>
      <w:r>
        <w:t>To AAMA 2604. Applicable to all classes of the NCC.</w:t>
      </w:r>
    </w:p>
    <w:p w14:paraId="458ED8F4" w14:textId="77777777" w:rsidR="005662C1" w:rsidRDefault="001136C0">
      <w:pPr>
        <w:pStyle w:val="Instructionsindent"/>
      </w:pPr>
      <w:r>
        <w:t>To AAMA 2605. Applicable to all classes of the NCC.</w:t>
      </w:r>
    </w:p>
    <w:p w14:paraId="1425F3CB" w14:textId="77777777" w:rsidR="005662C1" w:rsidRDefault="001136C0">
      <w:pPr>
        <w:pStyle w:val="Instructions"/>
      </w:pPr>
      <w:r>
        <w:t>Coating type: Thermoset polyester powder coating or Thermoset fluoropolymer powder coating.</w:t>
      </w:r>
    </w:p>
    <w:p w14:paraId="0F065C7C" w14:textId="77777777" w:rsidR="005662C1" w:rsidRDefault="001136C0">
      <w:pPr>
        <w:pStyle w:val="Instructions"/>
      </w:pPr>
      <w:r>
        <w:t>Polyester coating grade: General or Commercial. Delete if using fluoropolymer powder coating.</w:t>
      </w:r>
    </w:p>
    <w:p w14:paraId="0216BB32" w14:textId="77777777" w:rsidR="005662C1" w:rsidRDefault="001136C0">
      <w:pPr>
        <w:pStyle w:val="Instructions"/>
      </w:pPr>
      <w:r>
        <w:t>Product: Contact the manufacturer’s data sheets for a complete product description.</w:t>
      </w:r>
    </w:p>
    <w:p w14:paraId="3D181ED8" w14:textId="77777777" w:rsidR="005662C1" w:rsidRDefault="001136C0">
      <w:pPr>
        <w:pStyle w:val="Instructions"/>
      </w:pPr>
      <w:r>
        <w:t>Gloss level: e.g. Texture, Matt, Satin or Gloss. Not all gloss levels are available across the colour ranges.</w:t>
      </w:r>
    </w:p>
    <w:p w14:paraId="6164085B" w14:textId="77777777" w:rsidR="005662C1" w:rsidRDefault="001136C0">
      <w:pPr>
        <w:pStyle w:val="Instructions"/>
      </w:pPr>
      <w:r>
        <w:t>Colour: Consult the manufacturer’s colour charts.</w:t>
      </w:r>
    </w:p>
    <w:p w14:paraId="55A16B44" w14:textId="77777777" w:rsidR="005662C1" w:rsidRDefault="001136C0">
      <w:pPr>
        <w:pStyle w:val="Instructions"/>
      </w:pPr>
      <w:r>
        <w:t xml:space="preserve">Design wind pressure: Nominate the design wind pressure for the project to AS/NZS 1170.2 or AS 4055 as required by </w:t>
      </w:r>
      <w:proofErr w:type="gramStart"/>
      <w:r>
        <w:t>the  supplier</w:t>
      </w:r>
      <w:proofErr w:type="gramEnd"/>
      <w:r>
        <w:t>.</w:t>
      </w:r>
    </w:p>
    <w:p w14:paraId="2C9CF23C" w14:textId="77777777" w:rsidR="005662C1" w:rsidRDefault="001136C0">
      <w:pPr>
        <w:pStyle w:val="Instructions"/>
      </w:pPr>
      <w:r>
        <w:t xml:space="preserve">Lock type: e.g. Entrance lock. Refer to </w:t>
      </w:r>
      <w:r>
        <w:rPr>
          <w:i/>
        </w:rPr>
        <w:t>0455 Door hardware</w:t>
      </w:r>
      <w:r>
        <w:t>.</w:t>
      </w:r>
    </w:p>
    <w:p w14:paraId="1C05BC2B" w14:textId="77777777" w:rsidR="005662C1" w:rsidRDefault="001136C0">
      <w:pPr>
        <w:pStyle w:val="InstructionsHeading4"/>
      </w:pPr>
      <w:bookmarkStart w:id="292" w:name="f-worksection-refdoc"/>
      <w:bookmarkEnd w:id="4"/>
      <w:bookmarkEnd w:id="290"/>
      <w:bookmarkEnd w:id="291"/>
      <w:r>
        <w:t>REFERENCED DOCUMENTS</w:t>
      </w:r>
    </w:p>
    <w:p w14:paraId="23108554" w14:textId="77777777" w:rsidR="005662C1" w:rsidRDefault="001136C0">
      <w:pPr>
        <w:pStyle w:val="Instructions"/>
      </w:pPr>
      <w:r>
        <w:rPr>
          <w:b/>
        </w:rPr>
        <w:t xml:space="preserve">The following documents are incorporated into this </w:t>
      </w:r>
      <w:proofErr w:type="spellStart"/>
      <w:r>
        <w:rPr>
          <w:b/>
        </w:rPr>
        <w:t>worksection</w:t>
      </w:r>
      <w:proofErr w:type="spellEnd"/>
      <w:r>
        <w:rPr>
          <w:b/>
        </w:rPr>
        <w:t xml:space="preserve"> by reference:</w:t>
      </w:r>
    </w:p>
    <w:p w14:paraId="4BD7BAD6" w14:textId="77777777" w:rsidR="005662C1" w:rsidRDefault="001136C0">
      <w:pPr>
        <w:pStyle w:val="Standard1"/>
      </w:pPr>
      <w:r>
        <w:t>AS 1397</w:t>
      </w:r>
      <w:r>
        <w:tab/>
        <w:t>2011</w:t>
      </w:r>
      <w:r>
        <w:tab/>
        <w:t>Continuous hot-dip metallic coated steel sheet and strip - Coatings of zinc and zinc alloyed with aluminium and magnesium</w:t>
      </w:r>
    </w:p>
    <w:p w14:paraId="2E277CFC" w14:textId="77777777" w:rsidR="005662C1" w:rsidRDefault="001136C0">
      <w:pPr>
        <w:pStyle w:val="Standard1"/>
      </w:pPr>
      <w:r>
        <w:t>AS 1810</w:t>
      </w:r>
      <w:r>
        <w:tab/>
        <w:t>1995</w:t>
      </w:r>
      <w:r>
        <w:tab/>
        <w:t>Timber - Seasoned cypress pine - Milled products</w:t>
      </w:r>
    </w:p>
    <w:p w14:paraId="3BF28FD6" w14:textId="77777777" w:rsidR="005662C1" w:rsidRDefault="001136C0">
      <w:pPr>
        <w:pStyle w:val="Standard1"/>
      </w:pPr>
      <w:r>
        <w:t>AS/NZS 1859</w:t>
      </w:r>
      <w:r>
        <w:tab/>
      </w:r>
      <w:r>
        <w:tab/>
        <w:t>Reconstituted wood-based panels - Specifications</w:t>
      </w:r>
    </w:p>
    <w:p w14:paraId="6384D8BC" w14:textId="77777777" w:rsidR="005662C1" w:rsidRDefault="001136C0">
      <w:pPr>
        <w:pStyle w:val="Standard2"/>
      </w:pPr>
      <w:r>
        <w:t>AS/NZS 1859.1</w:t>
      </w:r>
      <w:r>
        <w:tab/>
        <w:t>2017</w:t>
      </w:r>
      <w:r>
        <w:tab/>
        <w:t>Particleboard</w:t>
      </w:r>
    </w:p>
    <w:p w14:paraId="7A7B95E3" w14:textId="77777777" w:rsidR="005662C1" w:rsidRDefault="001136C0">
      <w:pPr>
        <w:pStyle w:val="Standard2"/>
      </w:pPr>
      <w:r>
        <w:t>AS/NZS 1859.2</w:t>
      </w:r>
      <w:r>
        <w:tab/>
        <w:t>2017</w:t>
      </w:r>
      <w:r>
        <w:tab/>
        <w:t>Dry process fibreboard</w:t>
      </w:r>
    </w:p>
    <w:p w14:paraId="72320D63" w14:textId="77777777" w:rsidR="005662C1" w:rsidRDefault="001136C0">
      <w:pPr>
        <w:pStyle w:val="Standard2"/>
      </w:pPr>
      <w:r>
        <w:t>AS/NZS 1859.4</w:t>
      </w:r>
      <w:r>
        <w:tab/>
        <w:t>2018</w:t>
      </w:r>
      <w:r>
        <w:tab/>
        <w:t>Wet process fibreboard</w:t>
      </w:r>
    </w:p>
    <w:p w14:paraId="05388CC6" w14:textId="77777777" w:rsidR="005662C1" w:rsidRDefault="001136C0">
      <w:pPr>
        <w:pStyle w:val="Standard1"/>
      </w:pPr>
      <w:r>
        <w:t>AS 1905</w:t>
      </w:r>
      <w:r>
        <w:tab/>
      </w:r>
      <w:r>
        <w:tab/>
        <w:t>Components for the protection of openings in fire-resistant walls</w:t>
      </w:r>
    </w:p>
    <w:p w14:paraId="657D3A81" w14:textId="77777777" w:rsidR="005662C1" w:rsidRDefault="001136C0">
      <w:pPr>
        <w:pStyle w:val="Standard2"/>
      </w:pPr>
      <w:r>
        <w:t>AS 1905.1</w:t>
      </w:r>
      <w:r>
        <w:tab/>
        <w:t>2015</w:t>
      </w:r>
      <w:r>
        <w:tab/>
        <w:t xml:space="preserve">Fire-resistant </w:t>
      </w:r>
      <w:proofErr w:type="spellStart"/>
      <w:r>
        <w:t>doorsets</w:t>
      </w:r>
      <w:proofErr w:type="spellEnd"/>
    </w:p>
    <w:p w14:paraId="103A5802" w14:textId="77777777" w:rsidR="005662C1" w:rsidRDefault="001136C0">
      <w:pPr>
        <w:pStyle w:val="Standard1"/>
      </w:pPr>
      <w:r>
        <w:t>AS/NZS 2270</w:t>
      </w:r>
      <w:r>
        <w:tab/>
        <w:t>2006</w:t>
      </w:r>
      <w:r>
        <w:tab/>
        <w:t>Plywood and blockboard for interior use</w:t>
      </w:r>
    </w:p>
    <w:p w14:paraId="294F02D8" w14:textId="77777777" w:rsidR="005662C1" w:rsidRDefault="001136C0">
      <w:pPr>
        <w:pStyle w:val="Standard1"/>
      </w:pPr>
      <w:r>
        <w:t>AS/NZS 2271</w:t>
      </w:r>
      <w:r>
        <w:tab/>
        <w:t>2004</w:t>
      </w:r>
      <w:r>
        <w:tab/>
        <w:t>Plywood and blockboard for exterior use</w:t>
      </w:r>
    </w:p>
    <w:p w14:paraId="572CE232" w14:textId="77777777" w:rsidR="005662C1" w:rsidRDefault="001136C0">
      <w:pPr>
        <w:pStyle w:val="Standard1"/>
      </w:pPr>
      <w:r>
        <w:t>AS 2688</w:t>
      </w:r>
      <w:r>
        <w:tab/>
        <w:t>2017</w:t>
      </w:r>
      <w:r>
        <w:tab/>
        <w:t>Timber and composite doors</w:t>
      </w:r>
    </w:p>
    <w:p w14:paraId="6FEE8E2C" w14:textId="77777777" w:rsidR="005662C1" w:rsidRDefault="001136C0">
      <w:pPr>
        <w:pStyle w:val="Standard1"/>
      </w:pPr>
      <w:r>
        <w:t>AS 2796</w:t>
      </w:r>
      <w:r>
        <w:tab/>
      </w:r>
      <w:r>
        <w:tab/>
        <w:t>Timber - Hardwood - Sawn and milled products</w:t>
      </w:r>
    </w:p>
    <w:p w14:paraId="2DD13169" w14:textId="77777777" w:rsidR="005662C1" w:rsidRDefault="001136C0">
      <w:pPr>
        <w:pStyle w:val="Standard2"/>
      </w:pPr>
      <w:r>
        <w:lastRenderedPageBreak/>
        <w:t>AS 2796.1</w:t>
      </w:r>
      <w:r>
        <w:tab/>
        <w:t>1999</w:t>
      </w:r>
      <w:r>
        <w:tab/>
        <w:t>Product specification</w:t>
      </w:r>
    </w:p>
    <w:p w14:paraId="4D6153B3" w14:textId="77777777" w:rsidR="005662C1" w:rsidRDefault="001136C0">
      <w:pPr>
        <w:pStyle w:val="Standard1"/>
      </w:pPr>
      <w:r>
        <w:t>AS/NZS 2904</w:t>
      </w:r>
      <w:r>
        <w:tab/>
        <w:t>1995</w:t>
      </w:r>
      <w:r>
        <w:tab/>
        <w:t>Damp-proof courses and flashings</w:t>
      </w:r>
    </w:p>
    <w:p w14:paraId="29D4C99A" w14:textId="77777777" w:rsidR="005662C1" w:rsidRDefault="001136C0">
      <w:pPr>
        <w:pStyle w:val="Standard1"/>
      </w:pPr>
      <w:r>
        <w:t>AS/NZS 2924</w:t>
      </w:r>
      <w:r>
        <w:tab/>
      </w:r>
      <w:r>
        <w:tab/>
        <w:t>High pressure decorative laminates - Sheets made from thermosetting resins</w:t>
      </w:r>
    </w:p>
    <w:p w14:paraId="6346EF09" w14:textId="77777777" w:rsidR="005662C1" w:rsidRDefault="001136C0">
      <w:pPr>
        <w:pStyle w:val="Standard2"/>
      </w:pPr>
      <w:r>
        <w:t>AS/NZS 2924.1</w:t>
      </w:r>
      <w:r>
        <w:tab/>
        <w:t>1998</w:t>
      </w:r>
      <w:r>
        <w:tab/>
        <w:t>Classification and specifications</w:t>
      </w:r>
    </w:p>
    <w:p w14:paraId="334D2129" w14:textId="77777777" w:rsidR="005662C1" w:rsidRDefault="001136C0">
      <w:pPr>
        <w:pStyle w:val="Standard1"/>
      </w:pPr>
      <w:r>
        <w:t>AS 4785</w:t>
      </w:r>
      <w:r>
        <w:tab/>
      </w:r>
      <w:r>
        <w:tab/>
        <w:t>Timber - Softwood - Sawn and milled products</w:t>
      </w:r>
    </w:p>
    <w:p w14:paraId="30FDE329" w14:textId="77777777" w:rsidR="005662C1" w:rsidRDefault="001136C0">
      <w:pPr>
        <w:pStyle w:val="Standard2"/>
      </w:pPr>
      <w:r>
        <w:t>AS 4785.1</w:t>
      </w:r>
      <w:r>
        <w:tab/>
        <w:t>2002</w:t>
      </w:r>
      <w:r>
        <w:tab/>
        <w:t>Product specification</w:t>
      </w:r>
    </w:p>
    <w:p w14:paraId="17005764" w14:textId="77777777" w:rsidR="005662C1" w:rsidRDefault="001136C0">
      <w:pPr>
        <w:pStyle w:val="Standard1"/>
      </w:pPr>
      <w:r>
        <w:t>AS 5007</w:t>
      </w:r>
      <w:r>
        <w:tab/>
        <w:t>2007</w:t>
      </w:r>
      <w:r>
        <w:tab/>
        <w:t>Powered doors for pedestrian access and egress</w:t>
      </w:r>
    </w:p>
    <w:p w14:paraId="0325535A" w14:textId="77777777" w:rsidR="005662C1" w:rsidRDefault="001136C0">
      <w:pPr>
        <w:pStyle w:val="Standard1"/>
      </w:pPr>
      <w:r>
        <w:t>AS 5039</w:t>
      </w:r>
      <w:r>
        <w:tab/>
        <w:t>2008</w:t>
      </w:r>
      <w:r>
        <w:tab/>
        <w:t>Security screen doors and security window grilles</w:t>
      </w:r>
    </w:p>
    <w:p w14:paraId="49FB43C4" w14:textId="77777777" w:rsidR="005662C1" w:rsidRDefault="001136C0">
      <w:pPr>
        <w:pStyle w:val="Standard1"/>
      </w:pPr>
      <w:r>
        <w:t>AS 5040</w:t>
      </w:r>
      <w:r>
        <w:tab/>
        <w:t>2003</w:t>
      </w:r>
      <w:r>
        <w:tab/>
        <w:t>Installation of security screen doors and window grilles</w:t>
      </w:r>
    </w:p>
    <w:p w14:paraId="47638627" w14:textId="77777777" w:rsidR="005662C1" w:rsidRDefault="001136C0">
      <w:pPr>
        <w:pStyle w:val="Standard1"/>
      </w:pPr>
      <w:r>
        <w:t>AS 5218</w:t>
      </w:r>
      <w:r>
        <w:tab/>
        <w:t>2018</w:t>
      </w:r>
      <w:r>
        <w:tab/>
        <w:t>Acoustic performance of windows and doors - Methods of test</w:t>
      </w:r>
    </w:p>
    <w:p w14:paraId="501E6FBE" w14:textId="77777777" w:rsidR="005662C1" w:rsidRDefault="001136C0">
      <w:pPr>
        <w:pStyle w:val="Standard1"/>
      </w:pPr>
      <w:r>
        <w:t>BCA Spec C3.4</w:t>
      </w:r>
      <w:r>
        <w:tab/>
        <w:t>2019</w:t>
      </w:r>
      <w:r>
        <w:tab/>
        <w:t>Fire resistance - Fire doors, smoke doors, fire windows and shutters</w:t>
      </w:r>
    </w:p>
    <w:p w14:paraId="3AB1A33E" w14:textId="77777777" w:rsidR="005662C1" w:rsidRDefault="001136C0">
      <w:pPr>
        <w:pStyle w:val="Standard1"/>
      </w:pPr>
      <w:r>
        <w:t>BS 2571</w:t>
      </w:r>
      <w:r>
        <w:tab/>
        <w:t>1990</w:t>
      </w:r>
      <w:r>
        <w:tab/>
        <w:t>Specification for general-purpose flexible PVC compounds for moulding and extrusion</w:t>
      </w:r>
    </w:p>
    <w:p w14:paraId="4BD0457C" w14:textId="77777777" w:rsidR="005662C1" w:rsidRDefault="001136C0">
      <w:pPr>
        <w:pStyle w:val="Standard1"/>
      </w:pPr>
      <w:r>
        <w:t>BS 4255</w:t>
      </w:r>
      <w:r>
        <w:tab/>
      </w:r>
      <w:r>
        <w:tab/>
        <w:t>Rubber used in preformed gaskets for weather exclusion from buildings</w:t>
      </w:r>
    </w:p>
    <w:p w14:paraId="10067639" w14:textId="77777777" w:rsidR="005662C1" w:rsidRDefault="001136C0">
      <w:pPr>
        <w:pStyle w:val="Standard2"/>
      </w:pPr>
      <w:r>
        <w:t>BS 4255-1</w:t>
      </w:r>
      <w:r>
        <w:tab/>
        <w:t>1986</w:t>
      </w:r>
      <w:r>
        <w:tab/>
        <w:t>Specification for non-cellular gaskets</w:t>
      </w:r>
    </w:p>
    <w:p w14:paraId="62F229D1" w14:textId="77777777" w:rsidR="005662C1" w:rsidRDefault="001136C0">
      <w:pPr>
        <w:pStyle w:val="Standard1"/>
      </w:pPr>
      <w:r>
        <w:t>AAMA 701/702</w:t>
      </w:r>
      <w:r>
        <w:tab/>
        <w:t>2011</w:t>
      </w:r>
      <w:r>
        <w:tab/>
        <w:t xml:space="preserve">Voluntary specification for pile weatherstripping and replaceable fenestration </w:t>
      </w:r>
      <w:proofErr w:type="spellStart"/>
      <w:r>
        <w:t>weatherseals</w:t>
      </w:r>
      <w:proofErr w:type="spellEnd"/>
    </w:p>
    <w:p w14:paraId="7F3B3135" w14:textId="77777777" w:rsidR="005662C1" w:rsidRDefault="001136C0">
      <w:pPr>
        <w:pStyle w:val="Instructions"/>
      </w:pPr>
      <w:r>
        <w:rPr>
          <w:b/>
        </w:rPr>
        <w:t xml:space="preserve">The following documents are mentioned only in the </w:t>
      </w:r>
      <w:r>
        <w:rPr>
          <w:b/>
          <w:i/>
        </w:rPr>
        <w:t>Guidance</w:t>
      </w:r>
      <w:r>
        <w:rPr>
          <w:b/>
        </w:rPr>
        <w:t xml:space="preserve"> text:</w:t>
      </w:r>
    </w:p>
    <w:p w14:paraId="1CDBA8E1" w14:textId="77777777" w:rsidR="005662C1" w:rsidRDefault="001136C0">
      <w:pPr>
        <w:pStyle w:val="Standard1"/>
      </w:pPr>
      <w:r>
        <w:t>AS ISO 717</w:t>
      </w:r>
      <w:r>
        <w:tab/>
      </w:r>
      <w:r>
        <w:tab/>
        <w:t>Acoustics - Rating of sound insulation in buildings and of building elements</w:t>
      </w:r>
    </w:p>
    <w:p w14:paraId="31EA857F" w14:textId="77777777" w:rsidR="005662C1" w:rsidRDefault="001136C0">
      <w:pPr>
        <w:pStyle w:val="Standard2"/>
      </w:pPr>
      <w:r>
        <w:t>AS/NZS ISO 717.1</w:t>
      </w:r>
      <w:r>
        <w:tab/>
        <w:t>2004</w:t>
      </w:r>
      <w:r>
        <w:tab/>
        <w:t>Airborne sound insulation</w:t>
      </w:r>
    </w:p>
    <w:p w14:paraId="0D10371A" w14:textId="77777777" w:rsidR="005662C1" w:rsidRDefault="001136C0">
      <w:pPr>
        <w:pStyle w:val="Standard1"/>
      </w:pPr>
      <w:r>
        <w:t>AS/NZS 1170</w:t>
      </w:r>
      <w:r>
        <w:tab/>
      </w:r>
      <w:r>
        <w:tab/>
        <w:t>Structural design actions</w:t>
      </w:r>
    </w:p>
    <w:p w14:paraId="421E8B61" w14:textId="77777777" w:rsidR="005662C1" w:rsidRDefault="001136C0">
      <w:pPr>
        <w:pStyle w:val="Standard2"/>
      </w:pPr>
      <w:r>
        <w:t>AS/NZS 1170.2</w:t>
      </w:r>
      <w:r>
        <w:tab/>
        <w:t>2011</w:t>
      </w:r>
      <w:r>
        <w:tab/>
        <w:t>Wind actions</w:t>
      </w:r>
    </w:p>
    <w:p w14:paraId="28D5E527" w14:textId="77777777" w:rsidR="005662C1" w:rsidRDefault="001136C0">
      <w:pPr>
        <w:pStyle w:val="Standard1"/>
      </w:pPr>
      <w:r>
        <w:t>AS 1530</w:t>
      </w:r>
      <w:r>
        <w:tab/>
      </w:r>
      <w:r>
        <w:tab/>
        <w:t>Methods for fire tests on building materials, components and structures</w:t>
      </w:r>
    </w:p>
    <w:p w14:paraId="30C4C5A3" w14:textId="77777777" w:rsidR="005662C1" w:rsidRDefault="001136C0">
      <w:pPr>
        <w:pStyle w:val="Standard2"/>
      </w:pPr>
      <w:r>
        <w:t>AS 1530.4</w:t>
      </w:r>
      <w:r>
        <w:tab/>
        <w:t>2014</w:t>
      </w:r>
      <w:r>
        <w:tab/>
        <w:t>Fire-resistance tests for elements of construction</w:t>
      </w:r>
    </w:p>
    <w:p w14:paraId="07DEC819" w14:textId="77777777" w:rsidR="005662C1" w:rsidRDefault="001136C0">
      <w:pPr>
        <w:pStyle w:val="Standard1"/>
      </w:pPr>
      <w:r>
        <w:t>AS 3715</w:t>
      </w:r>
      <w:r>
        <w:tab/>
        <w:t>2002</w:t>
      </w:r>
      <w:r>
        <w:tab/>
        <w:t>Metal finishing - Thermoset powder coating for architectural applications of aluminium and aluminium alloys</w:t>
      </w:r>
    </w:p>
    <w:p w14:paraId="08AF1E4F" w14:textId="77777777" w:rsidR="005662C1" w:rsidRDefault="001136C0">
      <w:pPr>
        <w:pStyle w:val="Standard1"/>
      </w:pPr>
      <w:r>
        <w:t>AS 3959</w:t>
      </w:r>
      <w:r>
        <w:tab/>
        <w:t>2018</w:t>
      </w:r>
      <w:r>
        <w:tab/>
        <w:t>Construction of buildings in bushfire prone areas</w:t>
      </w:r>
    </w:p>
    <w:p w14:paraId="412A6B28" w14:textId="77777777" w:rsidR="005662C1" w:rsidRDefault="001136C0">
      <w:pPr>
        <w:pStyle w:val="Standard1"/>
      </w:pPr>
      <w:r>
        <w:t>AS 4055</w:t>
      </w:r>
      <w:r>
        <w:tab/>
        <w:t>2012</w:t>
      </w:r>
      <w:r>
        <w:tab/>
        <w:t>Wind loads for housing</w:t>
      </w:r>
    </w:p>
    <w:p w14:paraId="135DA8B0" w14:textId="77777777" w:rsidR="005662C1" w:rsidRDefault="001136C0">
      <w:pPr>
        <w:pStyle w:val="Standard1"/>
      </w:pPr>
      <w:r>
        <w:t>BCA 3.12.3</w:t>
      </w:r>
      <w:r>
        <w:tab/>
        <w:t>2019</w:t>
      </w:r>
      <w:r>
        <w:tab/>
        <w:t>Acceptable construction - Energy efficiency - Building sealing</w:t>
      </w:r>
    </w:p>
    <w:p w14:paraId="0B1D2289" w14:textId="77777777" w:rsidR="005662C1" w:rsidRDefault="001136C0">
      <w:pPr>
        <w:pStyle w:val="Standard1"/>
      </w:pPr>
      <w:r>
        <w:t>BCA D2.15</w:t>
      </w:r>
      <w:r>
        <w:tab/>
        <w:t>2019</w:t>
      </w:r>
      <w:r>
        <w:tab/>
        <w:t>Access and egress- Construction of exits - Thresholds</w:t>
      </w:r>
    </w:p>
    <w:p w14:paraId="77C296E4" w14:textId="77777777" w:rsidR="005662C1" w:rsidRDefault="001136C0">
      <w:pPr>
        <w:pStyle w:val="Standard1"/>
      </w:pPr>
      <w:r>
        <w:t>BCA J3.4</w:t>
      </w:r>
      <w:r>
        <w:tab/>
        <w:t>2019</w:t>
      </w:r>
      <w:r>
        <w:tab/>
        <w:t>Energy efficiency - Building sealing - Windows and doors</w:t>
      </w:r>
    </w:p>
    <w:p w14:paraId="7F23A0B6" w14:textId="77777777" w:rsidR="005662C1" w:rsidRDefault="001136C0">
      <w:pPr>
        <w:pStyle w:val="Standard1"/>
      </w:pPr>
      <w:r>
        <w:t>NATSPEC DES 010</w:t>
      </w:r>
      <w:r>
        <w:tab/>
        <w:t>2015</w:t>
      </w:r>
      <w:r>
        <w:tab/>
        <w:t>Atmospheric corrosivity categories for ferrous products</w:t>
      </w:r>
    </w:p>
    <w:p w14:paraId="14D957F0" w14:textId="77777777" w:rsidR="005662C1" w:rsidRDefault="001136C0">
      <w:pPr>
        <w:pStyle w:val="Standard1"/>
      </w:pPr>
      <w:r>
        <w:t>NATSPEC DES 018</w:t>
      </w:r>
      <w:r>
        <w:tab/>
        <w:t>2008</w:t>
      </w:r>
      <w:r>
        <w:tab/>
        <w:t>Bushfire protection</w:t>
      </w:r>
    </w:p>
    <w:p w14:paraId="710F425D" w14:textId="77777777" w:rsidR="005662C1" w:rsidRDefault="001136C0">
      <w:pPr>
        <w:pStyle w:val="Standard1"/>
      </w:pPr>
      <w:r>
        <w:t>NATSPEC DES 020</w:t>
      </w:r>
      <w:r>
        <w:tab/>
        <w:t>2011</w:t>
      </w:r>
      <w:r>
        <w:tab/>
        <w:t>Fire behaviour of building materials and assemblies</w:t>
      </w:r>
    </w:p>
    <w:p w14:paraId="7171E21E" w14:textId="77777777" w:rsidR="005662C1" w:rsidRDefault="001136C0">
      <w:pPr>
        <w:pStyle w:val="Standard1"/>
      </w:pPr>
      <w:r>
        <w:t>NATSPEC DES 032</w:t>
      </w:r>
      <w:r>
        <w:tab/>
        <w:t>2014</w:t>
      </w:r>
      <w:r>
        <w:tab/>
        <w:t>Airborne sound insulation</w:t>
      </w:r>
    </w:p>
    <w:p w14:paraId="38FC8E50" w14:textId="77777777" w:rsidR="005662C1" w:rsidRDefault="001136C0">
      <w:pPr>
        <w:pStyle w:val="Standard1"/>
      </w:pPr>
      <w:r>
        <w:t>NATSPEC GEN 006</w:t>
      </w:r>
      <w:r>
        <w:tab/>
        <w:t>2007</w:t>
      </w:r>
      <w:r>
        <w:tab/>
        <w:t>Product specifying and substitution</w:t>
      </w:r>
    </w:p>
    <w:p w14:paraId="4BEC5ED1" w14:textId="77777777" w:rsidR="005662C1" w:rsidRDefault="001136C0">
      <w:pPr>
        <w:pStyle w:val="Standard1"/>
      </w:pPr>
      <w:r>
        <w:t>NATSPEC GEN 024</w:t>
      </w:r>
      <w:r>
        <w:tab/>
        <w:t>2015</w:t>
      </w:r>
      <w:r>
        <w:tab/>
        <w:t>Using NATSPEC selections schedules</w:t>
      </w:r>
    </w:p>
    <w:p w14:paraId="45FE43E7" w14:textId="77777777" w:rsidR="005662C1" w:rsidRDefault="001136C0">
      <w:pPr>
        <w:pStyle w:val="Standard1"/>
      </w:pPr>
      <w:r>
        <w:t>NATSPEC TR 01</w:t>
      </w:r>
      <w:r>
        <w:tab/>
        <w:t>2019</w:t>
      </w:r>
      <w:r>
        <w:tab/>
        <w:t>Specifying ESD</w:t>
      </w:r>
    </w:p>
    <w:p w14:paraId="467FD5CD" w14:textId="77777777" w:rsidR="005662C1" w:rsidRDefault="001136C0">
      <w:pPr>
        <w:pStyle w:val="Standard1"/>
      </w:pPr>
      <w:r>
        <w:t>AAMA 2603</w:t>
      </w:r>
      <w:r>
        <w:tab/>
        <w:t>2017</w:t>
      </w:r>
      <w:r>
        <w:tab/>
        <w:t>Voluntary specification, performance requirements and test procedures for pigmented organic coatings on aluminium extrusions and panels</w:t>
      </w:r>
    </w:p>
    <w:p w14:paraId="3139EDFE" w14:textId="77777777" w:rsidR="005662C1" w:rsidRDefault="001136C0">
      <w:pPr>
        <w:pStyle w:val="Standard1"/>
      </w:pPr>
      <w:r>
        <w:t>AAMA 2604</w:t>
      </w:r>
      <w:r>
        <w:tab/>
        <w:t>2017</w:t>
      </w:r>
      <w:r>
        <w:tab/>
        <w:t>Voluntary specification, performance requirements and test procedures for high performance organic coatings on aluminium extrusions and panels</w:t>
      </w:r>
    </w:p>
    <w:p w14:paraId="166BFEEB" w14:textId="77777777" w:rsidR="005662C1" w:rsidRDefault="001136C0">
      <w:pPr>
        <w:pStyle w:val="Standard1"/>
      </w:pPr>
      <w:r>
        <w:t>AAMA 2605</w:t>
      </w:r>
      <w:r>
        <w:tab/>
        <w:t>2017</w:t>
      </w:r>
      <w:r>
        <w:tab/>
        <w:t xml:space="preserve">Voluntary specification, performance requirements and test procedures for superior performing organic coatings on </w:t>
      </w:r>
      <w:proofErr w:type="spellStart"/>
      <w:r>
        <w:t>aluminum</w:t>
      </w:r>
      <w:proofErr w:type="spellEnd"/>
      <w:r>
        <w:t xml:space="preserve"> extrusions and panels</w:t>
      </w:r>
      <w:bookmarkEnd w:id="292"/>
    </w:p>
    <w:sectPr w:rsidR="005662C1" w:rsidSect="00E57BAC">
      <w:headerReference w:type="default" r:id="rId13"/>
      <w:footerReference w:type="even" r:id="rId14"/>
      <w:footerReference w:type="default" r:id="rId15"/>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F98AD" w14:textId="77777777" w:rsidR="001136C0" w:rsidRDefault="001136C0">
      <w:r>
        <w:separator/>
      </w:r>
    </w:p>
  </w:endnote>
  <w:endnote w:type="continuationSeparator" w:id="0">
    <w:p w14:paraId="72468500" w14:textId="77777777" w:rsidR="001136C0" w:rsidRDefault="0011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3583A" w14:textId="77777777" w:rsidR="006567D2" w:rsidRDefault="006567D2">
    <w:pPr>
      <w:pStyle w:val="Footer"/>
    </w:pPr>
  </w:p>
  <w:p w14:paraId="3F7C841C"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F911" w14:textId="77777777" w:rsidR="006567D2" w:rsidRDefault="006567D2">
    <w:pPr>
      <w:pStyle w:val="Footer"/>
    </w:pPr>
  </w:p>
  <w:p w14:paraId="60B1D565" w14:textId="109D64A8"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9D0455">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215463D4"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D0EA5" w14:textId="77777777" w:rsidR="001136C0" w:rsidRDefault="001136C0">
      <w:r>
        <w:separator/>
      </w:r>
    </w:p>
  </w:footnote>
  <w:footnote w:type="continuationSeparator" w:id="0">
    <w:p w14:paraId="7E59506F" w14:textId="77777777" w:rsidR="001136C0" w:rsidRDefault="0011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1A08A" w14:textId="2F911CAE" w:rsidR="006567D2" w:rsidRDefault="009D0455">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002CBC">
          <w:t>04 ENCLOSURE</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0453p RONDO in doors and access panels</w:t>
    </w:r>
    <w:r w:rsidR="007533D6">
      <w:rPr>
        <w:noProof/>
      </w:rPr>
      <w:fldChar w:fldCharType="end"/>
    </w:r>
  </w:p>
  <w:p w14:paraId="68D89384"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D683EF0"/>
    <w:lvl w:ilvl="0" w:tplc="EF704A58">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0"/>
  </w:num>
  <w:num w:numId="3">
    <w:abstractNumId w:val="19"/>
  </w:num>
  <w:num w:numId="4">
    <w:abstractNumId w:val="2"/>
  </w:num>
  <w:num w:numId="5">
    <w:abstractNumId w:val="13"/>
  </w:num>
  <w:num w:numId="6">
    <w:abstractNumId w:val="10"/>
  </w:num>
  <w:num w:numId="7">
    <w:abstractNumId w:val="12"/>
  </w:num>
  <w:num w:numId="8">
    <w:abstractNumId w:val="13"/>
  </w:num>
  <w:num w:numId="9">
    <w:abstractNumId w:val="7"/>
  </w:num>
  <w:num w:numId="10">
    <w:abstractNumId w:val="20"/>
  </w:num>
  <w:num w:numId="11">
    <w:abstractNumId w:val="11"/>
  </w:num>
  <w:num w:numId="12">
    <w:abstractNumId w:val="23"/>
  </w:num>
  <w:num w:numId="13">
    <w:abstractNumId w:val="14"/>
  </w:num>
  <w:num w:numId="14">
    <w:abstractNumId w:val="21"/>
  </w:num>
  <w:num w:numId="15">
    <w:abstractNumId w:val="7"/>
  </w:num>
  <w:num w:numId="16">
    <w:abstractNumId w:val="20"/>
  </w:num>
  <w:num w:numId="17">
    <w:abstractNumId w:val="7"/>
  </w:num>
  <w:num w:numId="18">
    <w:abstractNumId w:val="0"/>
  </w:num>
  <w:num w:numId="19">
    <w:abstractNumId w:val="0"/>
  </w:num>
  <w:num w:numId="20">
    <w:abstractNumId w:val="7"/>
  </w:num>
  <w:num w:numId="21">
    <w:abstractNumId w:val="10"/>
  </w:num>
  <w:num w:numId="22">
    <w:abstractNumId w:val="13"/>
  </w:num>
  <w:num w:numId="23">
    <w:abstractNumId w:val="13"/>
  </w:num>
  <w:num w:numId="24">
    <w:abstractNumId w:val="5"/>
  </w:num>
  <w:num w:numId="25">
    <w:abstractNumId w:val="5"/>
  </w:num>
  <w:num w:numId="26">
    <w:abstractNumId w:val="7"/>
  </w:num>
  <w:num w:numId="27">
    <w:abstractNumId w:val="7"/>
  </w:num>
  <w:num w:numId="28">
    <w:abstractNumId w:val="5"/>
  </w:num>
  <w:num w:numId="29">
    <w:abstractNumId w:val="5"/>
  </w:num>
  <w:num w:numId="30">
    <w:abstractNumId w:val="5"/>
  </w:num>
  <w:num w:numId="31">
    <w:abstractNumId w:val="19"/>
  </w:num>
  <w:num w:numId="32">
    <w:abstractNumId w:val="3"/>
  </w:num>
  <w:num w:numId="33">
    <w:abstractNumId w:val="22"/>
  </w:num>
  <w:num w:numId="34">
    <w:abstractNumId w:val="1"/>
  </w:num>
  <w:num w:numId="35">
    <w:abstractNumId w:val="15"/>
  </w:num>
  <w:num w:numId="36">
    <w:abstractNumId w:val="18"/>
  </w:num>
  <w:num w:numId="37">
    <w:abstractNumId w:val="9"/>
  </w:num>
  <w:num w:numId="38">
    <w:abstractNumId w:val="17"/>
  </w:num>
  <w:num w:numId="39">
    <w:abstractNumId w:val="4"/>
  </w:num>
  <w:num w:numId="40">
    <w:abstractNumId w:val="8"/>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02CBC"/>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6C0"/>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2C1"/>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045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9D0DBA"/>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55"/>
    <w:pPr>
      <w:tabs>
        <w:tab w:val="left" w:pos="3969"/>
      </w:tabs>
      <w:spacing w:after="60"/>
    </w:pPr>
    <w:rPr>
      <w:rFonts w:ascii="Arial" w:hAnsi="Arial"/>
      <w:lang w:eastAsia="en-US"/>
    </w:rPr>
  </w:style>
  <w:style w:type="paragraph" w:styleId="Heading1">
    <w:name w:val="heading 1"/>
    <w:next w:val="Heading2"/>
    <w:qFormat/>
    <w:rsid w:val="009D0455"/>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9D0455"/>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9D0455"/>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9D0455"/>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9D0455"/>
    <w:pPr>
      <w:numPr>
        <w:ilvl w:val="4"/>
        <w:numId w:val="6"/>
      </w:numPr>
      <w:spacing w:before="240"/>
      <w:outlineLvl w:val="4"/>
    </w:pPr>
    <w:rPr>
      <w:sz w:val="22"/>
    </w:rPr>
  </w:style>
  <w:style w:type="paragraph" w:styleId="Heading6">
    <w:name w:val="heading 6"/>
    <w:basedOn w:val="Normal"/>
    <w:next w:val="Normal"/>
    <w:qFormat/>
    <w:rsid w:val="009D0455"/>
    <w:pPr>
      <w:numPr>
        <w:ilvl w:val="5"/>
        <w:numId w:val="6"/>
      </w:numPr>
      <w:spacing w:before="240"/>
      <w:outlineLvl w:val="5"/>
    </w:pPr>
    <w:rPr>
      <w:i/>
      <w:sz w:val="22"/>
    </w:rPr>
  </w:style>
  <w:style w:type="paragraph" w:styleId="Heading7">
    <w:name w:val="heading 7"/>
    <w:basedOn w:val="Normal"/>
    <w:next w:val="Normal"/>
    <w:qFormat/>
    <w:rsid w:val="009D0455"/>
    <w:pPr>
      <w:numPr>
        <w:ilvl w:val="6"/>
        <w:numId w:val="6"/>
      </w:numPr>
      <w:spacing w:before="240"/>
      <w:outlineLvl w:val="6"/>
    </w:pPr>
  </w:style>
  <w:style w:type="paragraph" w:styleId="Heading8">
    <w:name w:val="heading 8"/>
    <w:basedOn w:val="Normal"/>
    <w:next w:val="Normal"/>
    <w:qFormat/>
    <w:rsid w:val="009D0455"/>
    <w:pPr>
      <w:numPr>
        <w:ilvl w:val="7"/>
        <w:numId w:val="6"/>
      </w:numPr>
      <w:spacing w:before="240"/>
      <w:outlineLvl w:val="7"/>
    </w:pPr>
    <w:rPr>
      <w:i/>
    </w:rPr>
  </w:style>
  <w:style w:type="paragraph" w:styleId="Heading9">
    <w:name w:val="heading 9"/>
    <w:basedOn w:val="Normal"/>
    <w:next w:val="Normal"/>
    <w:qFormat/>
    <w:rsid w:val="009D0455"/>
    <w:pPr>
      <w:numPr>
        <w:ilvl w:val="8"/>
        <w:numId w:val="6"/>
      </w:numPr>
      <w:spacing w:before="240"/>
      <w:outlineLvl w:val="8"/>
    </w:pPr>
    <w:rPr>
      <w:i/>
    </w:rPr>
  </w:style>
  <w:style w:type="character" w:default="1" w:styleId="DefaultParagraphFont">
    <w:name w:val="Default Paragraph Font"/>
    <w:uiPriority w:val="1"/>
    <w:semiHidden/>
    <w:unhideWhenUsed/>
    <w:rsid w:val="009D04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455"/>
  </w:style>
  <w:style w:type="paragraph" w:styleId="Footer">
    <w:name w:val="footer"/>
    <w:rsid w:val="009D0455"/>
    <w:pPr>
      <w:tabs>
        <w:tab w:val="center" w:pos="4536"/>
        <w:tab w:val="right" w:pos="9072"/>
      </w:tabs>
    </w:pPr>
    <w:rPr>
      <w:rFonts w:ascii="Arial" w:hAnsi="Arial"/>
      <w:i/>
      <w:sz w:val="16"/>
      <w:szCs w:val="16"/>
      <w:lang w:eastAsia="en-US"/>
    </w:rPr>
  </w:style>
  <w:style w:type="paragraph" w:styleId="Header">
    <w:name w:val="header"/>
    <w:rsid w:val="009D0455"/>
    <w:pPr>
      <w:pBdr>
        <w:bottom w:val="single" w:sz="6" w:space="4" w:color="auto"/>
      </w:pBdr>
      <w:tabs>
        <w:tab w:val="right" w:pos="9072"/>
      </w:tabs>
      <w:spacing w:after="200"/>
    </w:pPr>
    <w:rPr>
      <w:rFonts w:ascii="Arial" w:hAnsi="Arial"/>
      <w:b/>
      <w:i/>
      <w:lang w:eastAsia="en-US"/>
    </w:rPr>
  </w:style>
  <w:style w:type="paragraph" w:styleId="NormalIndent">
    <w:name w:val="Normal Indent"/>
    <w:rsid w:val="009D0455"/>
    <w:pPr>
      <w:numPr>
        <w:numId w:val="5"/>
      </w:numPr>
      <w:tabs>
        <w:tab w:val="left" w:pos="210"/>
        <w:tab w:val="left" w:pos="3969"/>
      </w:tabs>
      <w:spacing w:after="60"/>
    </w:pPr>
    <w:rPr>
      <w:rFonts w:ascii="Arial" w:hAnsi="Arial"/>
      <w:lang w:eastAsia="en-US"/>
    </w:rPr>
  </w:style>
  <w:style w:type="paragraph" w:customStyle="1" w:styleId="Tabletext">
    <w:name w:val="Table text"/>
    <w:rsid w:val="009D0455"/>
    <w:rPr>
      <w:rFonts w:ascii="Arial" w:hAnsi="Arial"/>
      <w:lang w:eastAsia="en-US"/>
    </w:rPr>
  </w:style>
  <w:style w:type="paragraph" w:customStyle="1" w:styleId="Tabletitle">
    <w:name w:val="Table title"/>
    <w:rsid w:val="009D0455"/>
    <w:rPr>
      <w:rFonts w:ascii="Arial" w:hAnsi="Arial"/>
      <w:b/>
      <w:lang w:eastAsia="en-US"/>
    </w:rPr>
  </w:style>
  <w:style w:type="paragraph" w:customStyle="1" w:styleId="Tableindent">
    <w:name w:val="Table indent"/>
    <w:rsid w:val="009D0455"/>
    <w:pPr>
      <w:numPr>
        <w:numId w:val="4"/>
      </w:numPr>
      <w:tabs>
        <w:tab w:val="left" w:pos="85"/>
      </w:tabs>
    </w:pPr>
    <w:rPr>
      <w:rFonts w:ascii="Arial" w:hAnsi="Arial"/>
      <w:lang w:eastAsia="en-US"/>
    </w:rPr>
  </w:style>
  <w:style w:type="paragraph" w:customStyle="1" w:styleId="NormalIndent2">
    <w:name w:val="Normal Indent 2"/>
    <w:rsid w:val="009D0455"/>
    <w:pPr>
      <w:numPr>
        <w:numId w:val="3"/>
      </w:numPr>
      <w:tabs>
        <w:tab w:val="left" w:pos="420"/>
        <w:tab w:val="left" w:pos="3969"/>
      </w:tabs>
      <w:spacing w:after="60"/>
    </w:pPr>
    <w:rPr>
      <w:rFonts w:ascii="Arial" w:hAnsi="Arial"/>
      <w:lang w:eastAsia="en-US"/>
    </w:rPr>
  </w:style>
  <w:style w:type="paragraph" w:customStyle="1" w:styleId="NormalIndent3">
    <w:name w:val="Normal Indent 3"/>
    <w:rsid w:val="009D0455"/>
    <w:pPr>
      <w:numPr>
        <w:numId w:val="2"/>
      </w:numPr>
      <w:tabs>
        <w:tab w:val="left" w:pos="420"/>
      </w:tabs>
      <w:spacing w:after="60"/>
    </w:pPr>
    <w:rPr>
      <w:rFonts w:ascii="Arial" w:hAnsi="Arial"/>
      <w:lang w:eastAsia="en-US"/>
    </w:rPr>
  </w:style>
  <w:style w:type="character" w:styleId="Hyperlink">
    <w:name w:val="Hyperlink"/>
    <w:rsid w:val="009D0455"/>
    <w:rPr>
      <w:color w:val="0000FF"/>
      <w:u w:val="none"/>
      <w:bdr w:val="none" w:sz="0" w:space="0" w:color="auto"/>
    </w:rPr>
  </w:style>
  <w:style w:type="paragraph" w:customStyle="1" w:styleId="Guidancetabletext">
    <w:name w:val="Guidance table text"/>
    <w:basedOn w:val="Instructions"/>
    <w:rsid w:val="009D0455"/>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9D0455"/>
    <w:rPr>
      <w:b/>
      <w:bCs/>
    </w:rPr>
  </w:style>
  <w:style w:type="character" w:customStyle="1" w:styleId="Italic">
    <w:name w:val="Italic"/>
    <w:rsid w:val="009D0455"/>
    <w:rPr>
      <w:i/>
      <w:iCs/>
    </w:rPr>
  </w:style>
  <w:style w:type="character" w:customStyle="1" w:styleId="Symbol">
    <w:name w:val="Symbol"/>
    <w:rsid w:val="009D0455"/>
    <w:rPr>
      <w:rFonts w:ascii="Symbol" w:hAnsi="Symbol"/>
    </w:rPr>
  </w:style>
  <w:style w:type="paragraph" w:customStyle="1" w:styleId="Instructions">
    <w:name w:val="Instructions"/>
    <w:basedOn w:val="Normal"/>
    <w:rsid w:val="009D0455"/>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9D0455"/>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9D0455"/>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9D0455"/>
  </w:style>
  <w:style w:type="paragraph" w:customStyle="1" w:styleId="Tableindent2">
    <w:name w:val="Table indent 2"/>
    <w:rsid w:val="009D0455"/>
    <w:pPr>
      <w:numPr>
        <w:numId w:val="7"/>
      </w:numPr>
      <w:tabs>
        <w:tab w:val="left" w:pos="284"/>
      </w:tabs>
    </w:pPr>
    <w:rPr>
      <w:rFonts w:ascii="Arial" w:hAnsi="Arial"/>
      <w:lang w:eastAsia="en-US"/>
    </w:rPr>
  </w:style>
  <w:style w:type="paragraph" w:styleId="TOC1">
    <w:name w:val="toc 1"/>
    <w:basedOn w:val="Normal"/>
    <w:next w:val="Normal"/>
    <w:autoRedefine/>
    <w:semiHidden/>
    <w:rsid w:val="009D0455"/>
    <w:pPr>
      <w:tabs>
        <w:tab w:val="clear" w:pos="3969"/>
      </w:tabs>
    </w:pPr>
    <w:rPr>
      <w:b/>
    </w:rPr>
  </w:style>
  <w:style w:type="paragraph" w:styleId="TOC2">
    <w:name w:val="toc 2"/>
    <w:basedOn w:val="Normal"/>
    <w:next w:val="Normal"/>
    <w:autoRedefine/>
    <w:semiHidden/>
    <w:rsid w:val="009D0455"/>
    <w:pPr>
      <w:tabs>
        <w:tab w:val="clear" w:pos="3969"/>
      </w:tabs>
      <w:ind w:left="200"/>
    </w:pPr>
    <w:rPr>
      <w:b/>
    </w:rPr>
  </w:style>
  <w:style w:type="paragraph" w:customStyle="1" w:styleId="Instructionsindent2">
    <w:name w:val="Instructions indent 2"/>
    <w:rsid w:val="009D0455"/>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9D0455"/>
    <w:rPr>
      <w:color w:val="993300"/>
    </w:rPr>
  </w:style>
  <w:style w:type="paragraph" w:customStyle="1" w:styleId="Promptindent">
    <w:name w:val="Prompt indent"/>
    <w:basedOn w:val="NormalIndent"/>
    <w:rsid w:val="009D0455"/>
    <w:pPr>
      <w:numPr>
        <w:numId w:val="9"/>
      </w:numPr>
    </w:pPr>
    <w:rPr>
      <w:color w:val="993300"/>
    </w:rPr>
  </w:style>
  <w:style w:type="paragraph" w:customStyle="1" w:styleId="Promptindent2">
    <w:name w:val="Prompt indent 2"/>
    <w:basedOn w:val="NormalIndent2"/>
    <w:rsid w:val="009D0455"/>
    <w:pPr>
      <w:numPr>
        <w:numId w:val="10"/>
      </w:numPr>
    </w:pPr>
    <w:rPr>
      <w:color w:val="993300"/>
    </w:rPr>
  </w:style>
  <w:style w:type="paragraph" w:customStyle="1" w:styleId="Standard1">
    <w:name w:val="Standard 1"/>
    <w:rsid w:val="009D0455"/>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9D0455"/>
    <w:pPr>
      <w:tabs>
        <w:tab w:val="clear" w:pos="2835"/>
        <w:tab w:val="left" w:pos="3119"/>
      </w:tabs>
      <w:ind w:left="3119" w:hanging="3119"/>
    </w:pPr>
  </w:style>
  <w:style w:type="paragraph" w:customStyle="1" w:styleId="OptionalHeading3">
    <w:name w:val="Optional Heading 3"/>
    <w:basedOn w:val="Heading3"/>
    <w:qFormat/>
    <w:rsid w:val="009D0455"/>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9D0455"/>
    <w:pPr>
      <w:shd w:val="clear" w:color="auto" w:fill="D9D9D9"/>
    </w:pPr>
    <w:rPr>
      <w:rFonts w:ascii="Calibri" w:hAnsi="Calibri"/>
      <w:vanish/>
      <w:color w:val="365F91"/>
    </w:rPr>
  </w:style>
  <w:style w:type="paragraph" w:customStyle="1" w:styleId="OptionalNormal">
    <w:name w:val="Optional Normal"/>
    <w:basedOn w:val="Normal"/>
    <w:qFormat/>
    <w:rsid w:val="009D0455"/>
    <w:pPr>
      <w:shd w:val="clear" w:color="auto" w:fill="D9D9D9"/>
    </w:pPr>
    <w:rPr>
      <w:rFonts w:ascii="Calibri" w:hAnsi="Calibri"/>
      <w:vanish/>
      <w:color w:val="365F91"/>
    </w:rPr>
  </w:style>
  <w:style w:type="paragraph" w:customStyle="1" w:styleId="OptionalNormalIndent">
    <w:name w:val="Optional Normal Indent"/>
    <w:rsid w:val="009D0455"/>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9D0455"/>
    <w:pPr>
      <w:shd w:val="clear" w:color="auto" w:fill="D9D9D9"/>
    </w:pPr>
    <w:rPr>
      <w:rFonts w:ascii="Calibri" w:hAnsi="Calibri"/>
      <w:vanish/>
      <w:color w:val="365F91"/>
    </w:rPr>
  </w:style>
  <w:style w:type="paragraph" w:customStyle="1" w:styleId="OptionalTabletitle">
    <w:name w:val="Optional Table title"/>
    <w:basedOn w:val="Tabletitle"/>
    <w:qFormat/>
    <w:rsid w:val="009D0455"/>
    <w:pPr>
      <w:shd w:val="clear" w:color="auto" w:fill="D9D9D9"/>
    </w:pPr>
    <w:rPr>
      <w:rFonts w:ascii="Calibri" w:hAnsi="Calibri"/>
      <w:vanish/>
      <w:color w:val="365F91"/>
    </w:rPr>
  </w:style>
  <w:style w:type="paragraph" w:customStyle="1" w:styleId="OptionalPromptindent">
    <w:name w:val="Optional Prompt indent"/>
    <w:basedOn w:val="Promptindent"/>
    <w:rsid w:val="009D0455"/>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9D0455"/>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9D0455"/>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9D0455"/>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www.rondo.com.au/resources/installation/product-manuals/"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ndo.com.au/products/access-panels/panther-access-panel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rondo.com.au/resources" TargetMode="External"/><Relationship Id="rId4" Type="http://schemas.openxmlformats.org/officeDocument/2006/relationships/webSettings" Target="webSettings.xml"/><Relationship Id="rId9" Type="http://schemas.openxmlformats.org/officeDocument/2006/relationships/hyperlink" Target="https://www.rondo.com.au/contact-u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12502"/>
    <w:rsid w:val="00695F98"/>
    <w:rsid w:val="006F45E4"/>
    <w:rsid w:val="00852C26"/>
    <w:rsid w:val="00925E69"/>
    <w:rsid w:val="00933870"/>
    <w:rsid w:val="00971462"/>
    <w:rsid w:val="00A7620C"/>
    <w:rsid w:val="00B35BAE"/>
    <w:rsid w:val="00C21B33"/>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18</TotalTime>
  <Pages>16</Pages>
  <Words>6221</Words>
  <Characters>35060</Characters>
  <Application>Microsoft Office Word</Application>
  <DocSecurity>0</DocSecurity>
  <Lines>1031</Lines>
  <Paragraphs>764</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40517</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0453p RONDO in doors and access panels</dc:title>
  <dc:subject>Oct 19</dc:subject>
  <dc:description>Document generated by PageSeeder.</dc:description>
  <cp:lastModifiedBy>Tammy Phounsavanh</cp:lastModifiedBy>
  <cp:revision>3</cp:revision>
  <dcterms:created xsi:type="dcterms:W3CDTF">2020-02-02T23:59:00Z</dcterms:created>
  <dcterms:modified xsi:type="dcterms:W3CDTF">2020-02-03T00:30:00Z</dcterms:modified>
  <cp:category>04 ENCLOSURE</cp:category>
</cp:coreProperties>
</file>